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07FAE" w14:textId="1AC92C85" w:rsidR="00740F0D" w:rsidRPr="00E960BB" w:rsidRDefault="00740F0D" w:rsidP="00B40D38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96777" w:rsidRPr="00291907">
        <w:rPr>
          <w:rFonts w:ascii="Corbel" w:hAnsi="Corbel"/>
          <w:bCs/>
          <w:i/>
          <w:sz w:val="24"/>
          <w:szCs w:val="24"/>
        </w:rPr>
        <w:t xml:space="preserve">Załącznik nr 1.5 do Zarządzenia Rektora </w:t>
      </w:r>
      <w:proofErr w:type="gramStart"/>
      <w:r w:rsidR="00896777" w:rsidRPr="00291907">
        <w:rPr>
          <w:rFonts w:ascii="Corbel" w:hAnsi="Corbel"/>
          <w:bCs/>
          <w:i/>
          <w:sz w:val="24"/>
          <w:szCs w:val="24"/>
        </w:rPr>
        <w:t>UR  nr</w:t>
      </w:r>
      <w:proofErr w:type="gramEnd"/>
      <w:r w:rsidR="00896777" w:rsidRPr="00291907">
        <w:rPr>
          <w:rFonts w:ascii="Corbel" w:hAnsi="Corbel"/>
          <w:bCs/>
          <w:i/>
          <w:sz w:val="24"/>
          <w:szCs w:val="24"/>
        </w:rPr>
        <w:t xml:space="preserve"> </w:t>
      </w:r>
      <w:r w:rsidR="00792052">
        <w:rPr>
          <w:rFonts w:ascii="Corbel" w:hAnsi="Corbel"/>
          <w:bCs/>
          <w:i/>
          <w:sz w:val="24"/>
          <w:szCs w:val="24"/>
        </w:rPr>
        <w:t>61</w:t>
      </w:r>
      <w:r w:rsidR="00896777" w:rsidRPr="00291907">
        <w:rPr>
          <w:rFonts w:ascii="Corbel" w:hAnsi="Corbel"/>
          <w:bCs/>
          <w:i/>
          <w:sz w:val="24"/>
          <w:szCs w:val="24"/>
        </w:rPr>
        <w:t>/20</w:t>
      </w:r>
      <w:r w:rsidR="00896777">
        <w:rPr>
          <w:rFonts w:ascii="Corbel" w:hAnsi="Corbel"/>
          <w:bCs/>
          <w:i/>
          <w:sz w:val="24"/>
          <w:szCs w:val="24"/>
        </w:rPr>
        <w:t>2</w:t>
      </w:r>
      <w:r w:rsidR="00792052">
        <w:rPr>
          <w:rFonts w:ascii="Corbel" w:hAnsi="Corbel"/>
          <w:bCs/>
          <w:i/>
          <w:sz w:val="24"/>
          <w:szCs w:val="24"/>
        </w:rPr>
        <w:t>5</w:t>
      </w:r>
    </w:p>
    <w:p w14:paraId="6B7EFA52" w14:textId="77777777" w:rsidR="00740F0D" w:rsidRPr="009C54AE" w:rsidRDefault="00740F0D" w:rsidP="00740F0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155F9E7" w14:textId="79451E21" w:rsidR="00740F0D" w:rsidRDefault="00740F0D" w:rsidP="00740F0D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264A1">
        <w:rPr>
          <w:rFonts w:ascii="Corbel" w:hAnsi="Corbel"/>
          <w:i/>
          <w:smallCaps/>
          <w:sz w:val="24"/>
          <w:szCs w:val="24"/>
        </w:rPr>
        <w:t>202</w:t>
      </w:r>
      <w:r w:rsidR="00792052">
        <w:rPr>
          <w:rFonts w:ascii="Corbel" w:hAnsi="Corbel"/>
          <w:i/>
          <w:smallCaps/>
          <w:sz w:val="24"/>
          <w:szCs w:val="24"/>
        </w:rPr>
        <w:t>5</w:t>
      </w:r>
      <w:r w:rsidR="00D264A1">
        <w:rPr>
          <w:rFonts w:ascii="Corbel" w:hAnsi="Corbel"/>
          <w:i/>
          <w:smallCaps/>
          <w:sz w:val="24"/>
          <w:szCs w:val="24"/>
        </w:rPr>
        <w:t>-202</w:t>
      </w:r>
      <w:r w:rsidR="00792052">
        <w:rPr>
          <w:rFonts w:ascii="Corbel" w:hAnsi="Corbel"/>
          <w:i/>
          <w:smallCaps/>
          <w:sz w:val="24"/>
          <w:szCs w:val="24"/>
        </w:rPr>
        <w:t>8</w:t>
      </w:r>
    </w:p>
    <w:p w14:paraId="5A60CBCA" w14:textId="19D01B5F" w:rsidR="00740F0D" w:rsidRDefault="00740F0D" w:rsidP="00740F0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057B06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057B06">
        <w:rPr>
          <w:rFonts w:ascii="Corbel" w:hAnsi="Corbel"/>
          <w:sz w:val="20"/>
          <w:szCs w:val="20"/>
        </w:rPr>
        <w:t xml:space="preserve"> </w:t>
      </w:r>
      <w:r>
        <w:rPr>
          <w:rFonts w:ascii="Corbel" w:hAnsi="Corbel"/>
          <w:sz w:val="20"/>
          <w:szCs w:val="20"/>
        </w:rPr>
        <w:t>202</w:t>
      </w:r>
      <w:r w:rsidR="00792052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792052">
        <w:rPr>
          <w:rFonts w:ascii="Corbel" w:hAnsi="Corbel"/>
          <w:sz w:val="20"/>
          <w:szCs w:val="20"/>
        </w:rPr>
        <w:t>7</w:t>
      </w:r>
    </w:p>
    <w:p w14:paraId="4E76D90D" w14:textId="77777777" w:rsidR="00740F0D" w:rsidRPr="009C54AE" w:rsidRDefault="00740F0D" w:rsidP="00740F0D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4071B6C4" w14:textId="77777777" w:rsidR="00740F0D" w:rsidRPr="009C54AE" w:rsidRDefault="00740F0D" w:rsidP="00740F0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40F0D" w:rsidRPr="009C54AE" w14:paraId="6DAA8CCB" w14:textId="77777777" w:rsidTr="00792052">
        <w:tc>
          <w:tcPr>
            <w:tcW w:w="2694" w:type="dxa"/>
            <w:vAlign w:val="center"/>
          </w:tcPr>
          <w:p w14:paraId="657D5E62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59AC5FF" w14:textId="77777777" w:rsidR="00740F0D" w:rsidRPr="008163C8" w:rsidRDefault="00740F0D" w:rsidP="0043385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163C8">
              <w:rPr>
                <w:rFonts w:ascii="Corbel" w:hAnsi="Corbel"/>
                <w:b w:val="0"/>
                <w:sz w:val="24"/>
                <w:szCs w:val="24"/>
              </w:rPr>
              <w:t>Marketing międzynarodowy</w:t>
            </w:r>
          </w:p>
        </w:tc>
      </w:tr>
      <w:tr w:rsidR="00740F0D" w:rsidRPr="009C54AE" w14:paraId="09F6FAC4" w14:textId="77777777" w:rsidTr="00792052">
        <w:tc>
          <w:tcPr>
            <w:tcW w:w="2694" w:type="dxa"/>
            <w:vAlign w:val="center"/>
          </w:tcPr>
          <w:p w14:paraId="42E83AB0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2203DFD" w14:textId="5C6CECC2" w:rsidR="00740F0D" w:rsidRPr="008163C8" w:rsidRDefault="00740F0D" w:rsidP="0043385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163C8">
              <w:rPr>
                <w:rFonts w:ascii="Corbel" w:hAnsi="Corbel"/>
                <w:b w:val="0"/>
                <w:sz w:val="24"/>
                <w:szCs w:val="24"/>
              </w:rPr>
              <w:t>E/I/EUB/C-1.</w:t>
            </w:r>
            <w:r w:rsidR="00024CBC">
              <w:rPr>
                <w:rFonts w:ascii="Corbel" w:hAnsi="Corbel"/>
                <w:b w:val="0"/>
                <w:sz w:val="24"/>
                <w:szCs w:val="24"/>
              </w:rPr>
              <w:t>9</w:t>
            </w:r>
            <w:r w:rsidRPr="008163C8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792052" w:rsidRPr="009C54AE" w14:paraId="7BF47144" w14:textId="77777777" w:rsidTr="00792052">
        <w:tc>
          <w:tcPr>
            <w:tcW w:w="2694" w:type="dxa"/>
            <w:vAlign w:val="center"/>
          </w:tcPr>
          <w:p w14:paraId="62FEDB3C" w14:textId="77777777" w:rsidR="00792052" w:rsidRPr="009C54AE" w:rsidRDefault="00792052" w:rsidP="0079205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62D892D" w14:textId="3870419E" w:rsidR="00792052" w:rsidRPr="009C54AE" w:rsidRDefault="00792052" w:rsidP="007920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792052" w:rsidRPr="009C54AE" w14:paraId="2D3A43B2" w14:textId="77777777" w:rsidTr="00792052">
        <w:tc>
          <w:tcPr>
            <w:tcW w:w="2694" w:type="dxa"/>
            <w:vAlign w:val="center"/>
          </w:tcPr>
          <w:p w14:paraId="6BAA2973" w14:textId="77777777" w:rsidR="00792052" w:rsidRPr="009C54AE" w:rsidRDefault="00792052" w:rsidP="007920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A050268" w14:textId="10F57BD0" w:rsidR="00792052" w:rsidRPr="009C54AE" w:rsidRDefault="00792052" w:rsidP="007920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740F0D" w:rsidRPr="009C54AE" w14:paraId="54E4B428" w14:textId="77777777" w:rsidTr="00792052">
        <w:tc>
          <w:tcPr>
            <w:tcW w:w="2694" w:type="dxa"/>
            <w:vAlign w:val="center"/>
          </w:tcPr>
          <w:p w14:paraId="2F43DD81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9956F89" w14:textId="77777777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740F0D" w:rsidRPr="009C54AE" w14:paraId="4488C16E" w14:textId="77777777" w:rsidTr="00792052">
        <w:tc>
          <w:tcPr>
            <w:tcW w:w="2694" w:type="dxa"/>
            <w:vAlign w:val="center"/>
          </w:tcPr>
          <w:p w14:paraId="64E0571E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D7B0C05" w14:textId="77777777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723A1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740F0D" w:rsidRPr="009C54AE" w14:paraId="0B76EA8F" w14:textId="77777777" w:rsidTr="00792052">
        <w:tc>
          <w:tcPr>
            <w:tcW w:w="2694" w:type="dxa"/>
            <w:vAlign w:val="center"/>
          </w:tcPr>
          <w:p w14:paraId="4D7179D8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55C27FE" w14:textId="77777777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40F0D" w:rsidRPr="009C54AE" w14:paraId="09945A13" w14:textId="77777777" w:rsidTr="00792052">
        <w:tc>
          <w:tcPr>
            <w:tcW w:w="2694" w:type="dxa"/>
            <w:vAlign w:val="center"/>
          </w:tcPr>
          <w:p w14:paraId="6C1114A9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5297BF" w14:textId="02F61118" w:rsidR="00740F0D" w:rsidRPr="009C54AE" w:rsidRDefault="007F5DA1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40F0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40F0D" w:rsidRPr="009C54AE" w14:paraId="0CEEA08D" w14:textId="77777777" w:rsidTr="00792052">
        <w:tc>
          <w:tcPr>
            <w:tcW w:w="2694" w:type="dxa"/>
            <w:vAlign w:val="center"/>
          </w:tcPr>
          <w:p w14:paraId="1B503CA8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033C3E2" w14:textId="77777777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740F0D" w:rsidRPr="009C54AE" w14:paraId="76BFC1BC" w14:textId="77777777" w:rsidTr="00792052">
        <w:tc>
          <w:tcPr>
            <w:tcW w:w="2694" w:type="dxa"/>
            <w:vAlign w:val="center"/>
          </w:tcPr>
          <w:p w14:paraId="399206FB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222A925" w14:textId="77777777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740F0D" w:rsidRPr="009C54AE" w14:paraId="1F50B7E5" w14:textId="77777777" w:rsidTr="00792052">
        <w:tc>
          <w:tcPr>
            <w:tcW w:w="2694" w:type="dxa"/>
            <w:vAlign w:val="center"/>
          </w:tcPr>
          <w:p w14:paraId="35784C92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1E5FDE" w14:textId="77777777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40F0D" w:rsidRPr="009C54AE" w14:paraId="4112B7AB" w14:textId="77777777" w:rsidTr="00792052">
        <w:tc>
          <w:tcPr>
            <w:tcW w:w="2694" w:type="dxa"/>
            <w:vAlign w:val="center"/>
          </w:tcPr>
          <w:p w14:paraId="76AB8369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DD4E54" w14:textId="6B50308A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74877">
              <w:rPr>
                <w:rFonts w:ascii="Corbel" w:hAnsi="Corbel"/>
                <w:b w:val="0"/>
                <w:sz w:val="24"/>
                <w:szCs w:val="24"/>
              </w:rPr>
              <w:t>Sławomir Dybka</w:t>
            </w:r>
          </w:p>
        </w:tc>
      </w:tr>
      <w:tr w:rsidR="00740F0D" w:rsidRPr="009C54AE" w14:paraId="0115CBA4" w14:textId="77777777" w:rsidTr="00792052">
        <w:tc>
          <w:tcPr>
            <w:tcW w:w="2694" w:type="dxa"/>
            <w:vAlign w:val="center"/>
          </w:tcPr>
          <w:p w14:paraId="061CFC15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0FF66C1" w14:textId="7EE58E96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74877">
              <w:rPr>
                <w:rFonts w:ascii="Corbel" w:hAnsi="Corbel"/>
                <w:b w:val="0"/>
                <w:sz w:val="24"/>
                <w:szCs w:val="24"/>
              </w:rPr>
              <w:t>Sławomir Dybka</w:t>
            </w:r>
          </w:p>
        </w:tc>
      </w:tr>
    </w:tbl>
    <w:p w14:paraId="3C31F7AB" w14:textId="77777777" w:rsidR="00740F0D" w:rsidRPr="009C54AE" w:rsidRDefault="00740F0D" w:rsidP="00740F0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3F73196" w14:textId="77777777" w:rsidR="0085747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D112C">
        <w:rPr>
          <w:rFonts w:ascii="Corbel" w:hAnsi="Corbel"/>
          <w:sz w:val="24"/>
          <w:szCs w:val="24"/>
        </w:rPr>
        <w:t>1.</w:t>
      </w:r>
      <w:r w:rsidR="00E22FBC" w:rsidRPr="00DD112C">
        <w:rPr>
          <w:rFonts w:ascii="Corbel" w:hAnsi="Corbel"/>
          <w:sz w:val="24"/>
          <w:szCs w:val="24"/>
        </w:rPr>
        <w:t>1</w:t>
      </w:r>
      <w:r w:rsidRPr="00DD112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D364453" w14:textId="77777777" w:rsidR="00AB106E" w:rsidRPr="00DD112C" w:rsidRDefault="00AB106E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851"/>
        <w:gridCol w:w="801"/>
        <w:gridCol w:w="821"/>
        <w:gridCol w:w="763"/>
        <w:gridCol w:w="949"/>
        <w:gridCol w:w="1190"/>
        <w:gridCol w:w="1504"/>
      </w:tblGrid>
      <w:tr w:rsidR="00015B8F" w:rsidRPr="00DD112C" w14:paraId="2DFD46F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EF28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DCEA48D" w14:textId="77777777" w:rsidR="00015B8F" w:rsidRPr="00C8051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C80516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98F4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997D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29DF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4B93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E7BF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5DB5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C1FF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13ED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3F18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Liczba pkt ECTS</w:t>
            </w:r>
          </w:p>
        </w:tc>
      </w:tr>
      <w:tr w:rsidR="00015B8F" w:rsidRPr="00DD112C" w14:paraId="20277023" w14:textId="77777777" w:rsidTr="00076F9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99D6" w14:textId="77777777" w:rsidR="00015B8F" w:rsidRPr="00DD112C" w:rsidRDefault="00FF292A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A479" w14:textId="77777777" w:rsidR="00015B8F" w:rsidRPr="00DD112C" w:rsidRDefault="00015B8F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87DA" w14:textId="7784194F" w:rsidR="00015B8F" w:rsidRPr="00DD112C" w:rsidRDefault="007F5DA1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A47D" w14:textId="77777777" w:rsidR="00015B8F" w:rsidRPr="00DD112C" w:rsidRDefault="00015B8F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37A3" w14:textId="77777777" w:rsidR="00015B8F" w:rsidRPr="00DD112C" w:rsidRDefault="00015B8F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352B" w14:textId="77777777" w:rsidR="00015B8F" w:rsidRPr="00DD112C" w:rsidRDefault="00015B8F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7B00" w14:textId="77777777" w:rsidR="00015B8F" w:rsidRPr="00DD112C" w:rsidRDefault="00015B8F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9AAD" w14:textId="77777777" w:rsidR="00015B8F" w:rsidRPr="00DD112C" w:rsidRDefault="00015B8F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92FF" w14:textId="77777777" w:rsidR="00015B8F" w:rsidRPr="00DD112C" w:rsidRDefault="00015B8F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2AA9" w14:textId="77777777" w:rsidR="00015B8F" w:rsidRPr="00DD112C" w:rsidRDefault="00FF292A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405A0EB" w14:textId="77777777" w:rsidR="008163C8" w:rsidRDefault="008163C8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06FB25AD" w14:textId="77777777" w:rsidR="00740F0D" w:rsidRPr="009C54AE" w:rsidRDefault="00740F0D" w:rsidP="00740F0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E10A34" w14:textId="77777777" w:rsidR="007B11D4" w:rsidRPr="00ED6DD5" w:rsidRDefault="007B11D4" w:rsidP="007B11D4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ED6DD5">
        <w:rPr>
          <w:rStyle w:val="normaltextrun"/>
          <w:rFonts w:ascii="Corbel" w:hAnsi="Corbel" w:cs="Segoe UI"/>
        </w:rPr>
        <w:sym w:font="Wingdings" w:char="F0FE"/>
      </w:r>
      <w:r w:rsidRPr="00ED6DD5">
        <w:rPr>
          <w:rStyle w:val="normaltextrun"/>
          <w:rFonts w:ascii="Corbel" w:hAnsi="Corbel" w:cs="Segoe UI"/>
        </w:rPr>
        <w:t> </w:t>
      </w:r>
      <w:r w:rsidRPr="00ED6DD5">
        <w:rPr>
          <w:rFonts w:ascii="Corbel" w:hAnsi="Corbel"/>
        </w:rPr>
        <w:t>zajęcia w formie tradycyjnej (lub zdalnie z wykorzystaniem platformy Ms </w:t>
      </w:r>
      <w:r w:rsidRPr="00ED6DD5">
        <w:rPr>
          <w:rStyle w:val="spellingerror"/>
          <w:rFonts w:ascii="Corbel" w:hAnsi="Corbel"/>
        </w:rPr>
        <w:t>Teams)</w:t>
      </w:r>
      <w:r w:rsidRPr="00ED6DD5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3515B1C" w14:textId="77777777" w:rsidR="007B11D4" w:rsidRDefault="007B11D4" w:rsidP="007B11D4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53212281" w14:textId="77777777" w:rsidR="00740F0D" w:rsidRPr="009C54AE" w:rsidRDefault="00740F0D" w:rsidP="00740F0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3586D4" w14:textId="77777777" w:rsidR="00E22FBC" w:rsidRPr="00DD112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D112C">
        <w:rPr>
          <w:rFonts w:ascii="Corbel" w:hAnsi="Corbel"/>
          <w:smallCaps w:val="0"/>
          <w:szCs w:val="24"/>
        </w:rPr>
        <w:t xml:space="preserve">1.3 </w:t>
      </w:r>
      <w:r w:rsidR="00F83B28" w:rsidRPr="00DD112C">
        <w:rPr>
          <w:rFonts w:ascii="Corbel" w:hAnsi="Corbel"/>
          <w:smallCaps w:val="0"/>
          <w:szCs w:val="24"/>
        </w:rPr>
        <w:tab/>
      </w:r>
      <w:r w:rsidRPr="00DD112C">
        <w:rPr>
          <w:rFonts w:ascii="Corbel" w:hAnsi="Corbel"/>
          <w:smallCaps w:val="0"/>
          <w:szCs w:val="24"/>
        </w:rPr>
        <w:t xml:space="preserve">Forma zaliczenia </w:t>
      </w:r>
      <w:proofErr w:type="gramStart"/>
      <w:r w:rsidRPr="00DD112C">
        <w:rPr>
          <w:rFonts w:ascii="Corbel" w:hAnsi="Corbel"/>
          <w:smallCaps w:val="0"/>
          <w:szCs w:val="24"/>
        </w:rPr>
        <w:t>przedmiotu  (</w:t>
      </w:r>
      <w:proofErr w:type="gramEnd"/>
      <w:r w:rsidRPr="00DD112C">
        <w:rPr>
          <w:rFonts w:ascii="Corbel" w:hAnsi="Corbel"/>
          <w:smallCaps w:val="0"/>
          <w:szCs w:val="24"/>
        </w:rPr>
        <w:t xml:space="preserve">z toku) </w:t>
      </w:r>
    </w:p>
    <w:p w14:paraId="5582564B" w14:textId="77777777" w:rsidR="0085747A" w:rsidRDefault="00FF292A" w:rsidP="00FF292A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DD112C">
        <w:rPr>
          <w:rFonts w:ascii="Corbel" w:hAnsi="Corbel"/>
          <w:b w:val="0"/>
          <w:smallCaps w:val="0"/>
          <w:szCs w:val="24"/>
        </w:rPr>
        <w:t>zaliczenie z oceną</w:t>
      </w:r>
    </w:p>
    <w:p w14:paraId="04356EF0" w14:textId="77777777" w:rsidR="008163C8" w:rsidRPr="00DD112C" w:rsidRDefault="008163C8" w:rsidP="00FF292A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</w:p>
    <w:p w14:paraId="10EDB20D" w14:textId="77777777" w:rsidR="0085747A" w:rsidRPr="00DD112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112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112C" w14:paraId="30AB2AFC" w14:textId="77777777" w:rsidTr="00745302">
        <w:tc>
          <w:tcPr>
            <w:tcW w:w="9670" w:type="dxa"/>
          </w:tcPr>
          <w:p w14:paraId="09D44D6E" w14:textId="77777777" w:rsidR="0085747A" w:rsidRPr="00DD112C" w:rsidRDefault="00FF292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zasad funkcjonowania rynku, globalizacji gospodarki oraz podstaw marketingu.</w:t>
            </w:r>
          </w:p>
        </w:tc>
      </w:tr>
    </w:tbl>
    <w:p w14:paraId="319CDDF7" w14:textId="77777777" w:rsidR="00AB106E" w:rsidRDefault="00AB106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FC0D17" w14:textId="77777777" w:rsidR="0085747A" w:rsidRPr="00DD112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112C">
        <w:rPr>
          <w:rFonts w:ascii="Corbel" w:hAnsi="Corbel"/>
          <w:szCs w:val="24"/>
        </w:rPr>
        <w:t>3.</w:t>
      </w:r>
      <w:r w:rsidR="0085747A" w:rsidRPr="00DD112C">
        <w:rPr>
          <w:rFonts w:ascii="Corbel" w:hAnsi="Corbel"/>
          <w:szCs w:val="24"/>
        </w:rPr>
        <w:t xml:space="preserve"> cele, efekty </w:t>
      </w:r>
      <w:r w:rsidR="006723A1">
        <w:rPr>
          <w:rFonts w:ascii="Corbel" w:hAnsi="Corbel"/>
          <w:szCs w:val="24"/>
        </w:rPr>
        <w:t xml:space="preserve">uczenia </w:t>
      </w:r>
      <w:proofErr w:type="gramStart"/>
      <w:r w:rsidR="006723A1">
        <w:rPr>
          <w:rFonts w:ascii="Corbel" w:hAnsi="Corbel"/>
          <w:szCs w:val="24"/>
        </w:rPr>
        <w:t>się</w:t>
      </w:r>
      <w:r w:rsidR="0085747A" w:rsidRPr="00DD112C">
        <w:rPr>
          <w:rFonts w:ascii="Corbel" w:hAnsi="Corbel"/>
          <w:szCs w:val="24"/>
        </w:rPr>
        <w:t xml:space="preserve"> ,</w:t>
      </w:r>
      <w:proofErr w:type="gramEnd"/>
      <w:r w:rsidR="0085747A" w:rsidRPr="00DD112C">
        <w:rPr>
          <w:rFonts w:ascii="Corbel" w:hAnsi="Corbel"/>
          <w:szCs w:val="24"/>
        </w:rPr>
        <w:t xml:space="preserve"> treści Programowe i stosowane metody Dydaktyczne</w:t>
      </w:r>
    </w:p>
    <w:p w14:paraId="058F2CB0" w14:textId="77777777" w:rsidR="00AB106E" w:rsidRDefault="00AB106E" w:rsidP="009C54AE">
      <w:pPr>
        <w:pStyle w:val="Podpunkty"/>
        <w:rPr>
          <w:rFonts w:ascii="Corbel" w:hAnsi="Corbel"/>
          <w:sz w:val="24"/>
          <w:szCs w:val="24"/>
        </w:rPr>
      </w:pPr>
    </w:p>
    <w:p w14:paraId="23837C08" w14:textId="77777777" w:rsidR="006E4FDB" w:rsidRDefault="006E4FDB" w:rsidP="009C54AE">
      <w:pPr>
        <w:pStyle w:val="Podpunkty"/>
        <w:rPr>
          <w:rFonts w:ascii="Corbel" w:hAnsi="Corbel"/>
          <w:sz w:val="24"/>
          <w:szCs w:val="24"/>
        </w:rPr>
      </w:pPr>
    </w:p>
    <w:p w14:paraId="79C677BE" w14:textId="77777777" w:rsidR="006E4FDB" w:rsidRDefault="006E4FDB" w:rsidP="009C54AE">
      <w:pPr>
        <w:pStyle w:val="Podpunkty"/>
        <w:rPr>
          <w:rFonts w:ascii="Corbel" w:hAnsi="Corbel"/>
          <w:sz w:val="24"/>
          <w:szCs w:val="24"/>
        </w:rPr>
      </w:pPr>
    </w:p>
    <w:p w14:paraId="0B74D623" w14:textId="77777777" w:rsidR="006E4FDB" w:rsidRDefault="006E4FDB" w:rsidP="009C54AE">
      <w:pPr>
        <w:pStyle w:val="Podpunkty"/>
        <w:rPr>
          <w:rFonts w:ascii="Corbel" w:hAnsi="Corbel"/>
          <w:sz w:val="24"/>
          <w:szCs w:val="24"/>
        </w:rPr>
      </w:pPr>
    </w:p>
    <w:p w14:paraId="03EEC89C" w14:textId="77777777" w:rsidR="006E4FDB" w:rsidRDefault="006E4FDB" w:rsidP="009C54AE">
      <w:pPr>
        <w:pStyle w:val="Podpunkty"/>
        <w:rPr>
          <w:rFonts w:ascii="Corbel" w:hAnsi="Corbel"/>
          <w:sz w:val="24"/>
          <w:szCs w:val="24"/>
        </w:rPr>
      </w:pPr>
    </w:p>
    <w:p w14:paraId="60B1FCA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D112C">
        <w:rPr>
          <w:rFonts w:ascii="Corbel" w:hAnsi="Corbel"/>
          <w:sz w:val="24"/>
          <w:szCs w:val="24"/>
        </w:rPr>
        <w:t xml:space="preserve">3.1 </w:t>
      </w:r>
      <w:r w:rsidR="0085747A" w:rsidRPr="00DD112C">
        <w:rPr>
          <w:rFonts w:ascii="Corbel" w:hAnsi="Corbel"/>
          <w:sz w:val="24"/>
          <w:szCs w:val="24"/>
        </w:rPr>
        <w:t>Cele przedmiotu</w:t>
      </w:r>
    </w:p>
    <w:p w14:paraId="27378783" w14:textId="77777777" w:rsidR="00AB106E" w:rsidRPr="009C54AE" w:rsidRDefault="00AB106E" w:rsidP="00AB106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AB106E" w:rsidRPr="00AB106E" w14:paraId="4F1437FD" w14:textId="77777777" w:rsidTr="00C80516">
        <w:tc>
          <w:tcPr>
            <w:tcW w:w="851" w:type="dxa"/>
            <w:vAlign w:val="center"/>
          </w:tcPr>
          <w:p w14:paraId="18568070" w14:textId="77777777" w:rsidR="00AB106E" w:rsidRPr="00AB106E" w:rsidRDefault="00AB106E" w:rsidP="00C8051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AB106E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98A05FB" w14:textId="77777777" w:rsidR="00AB106E" w:rsidRPr="00AB106E" w:rsidRDefault="00AB106E" w:rsidP="00AB1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106E">
              <w:rPr>
                <w:rFonts w:ascii="Corbel" w:hAnsi="Corbel"/>
                <w:sz w:val="24"/>
                <w:szCs w:val="24"/>
              </w:rPr>
              <w:t xml:space="preserve">Przekazanie studentom wiedzy na temat ewolucji i istoty </w:t>
            </w:r>
            <w:r w:rsidRPr="00DD112C">
              <w:rPr>
                <w:rFonts w:ascii="Corbel" w:hAnsi="Corbel"/>
                <w:sz w:val="24"/>
                <w:szCs w:val="24"/>
              </w:rPr>
              <w:t>problematyki współczesnego marketingu na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D112C">
              <w:rPr>
                <w:rFonts w:ascii="Corbel" w:hAnsi="Corbel"/>
                <w:sz w:val="24"/>
                <w:szCs w:val="24"/>
              </w:rPr>
              <w:t>rynkach zagranicznych na tle procesów internacjonalizacji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B106E" w:rsidRPr="00AB106E" w14:paraId="1CFE4854" w14:textId="77777777" w:rsidTr="00C80516">
        <w:tc>
          <w:tcPr>
            <w:tcW w:w="851" w:type="dxa"/>
            <w:vAlign w:val="center"/>
          </w:tcPr>
          <w:p w14:paraId="55B4BB87" w14:textId="77777777" w:rsidR="00AB106E" w:rsidRPr="00AB106E" w:rsidRDefault="00AB106E" w:rsidP="00C8051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B106E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118B02FC" w14:textId="77777777" w:rsidR="00AB106E" w:rsidRPr="00AB106E" w:rsidRDefault="00AB106E" w:rsidP="00AB106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B106E">
              <w:rPr>
                <w:rFonts w:ascii="Corbel" w:hAnsi="Corbel"/>
                <w:sz w:val="24"/>
                <w:szCs w:val="24"/>
              </w:rPr>
              <w:t xml:space="preserve">Zapoznanie studentów z uwarunkowaniami i zasadami stosowania marketingu </w:t>
            </w:r>
            <w:r>
              <w:rPr>
                <w:rFonts w:ascii="Corbel" w:hAnsi="Corbel"/>
                <w:sz w:val="24"/>
                <w:szCs w:val="24"/>
              </w:rPr>
              <w:t>międzynarodowego.</w:t>
            </w:r>
          </w:p>
        </w:tc>
      </w:tr>
      <w:tr w:rsidR="00AB106E" w:rsidRPr="00AB106E" w14:paraId="2F184FC7" w14:textId="77777777" w:rsidTr="00C80516">
        <w:tc>
          <w:tcPr>
            <w:tcW w:w="851" w:type="dxa"/>
            <w:vAlign w:val="center"/>
          </w:tcPr>
          <w:p w14:paraId="62297CA1" w14:textId="77777777" w:rsidR="00AB106E" w:rsidRPr="00AB106E" w:rsidRDefault="00AB106E" w:rsidP="00C8051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AB106E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6C9F1C94" w14:textId="3701043E" w:rsidR="00AB106E" w:rsidRPr="00AB106E" w:rsidRDefault="00AB106E" w:rsidP="00C805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B106E">
              <w:rPr>
                <w:rFonts w:ascii="Corbel" w:hAnsi="Corbel"/>
                <w:sz w:val="24"/>
                <w:szCs w:val="24"/>
              </w:rPr>
              <w:t xml:space="preserve">Nabycie przez studentów umiejętności analizy </w:t>
            </w:r>
            <w:r w:rsidR="00C2314D" w:rsidRPr="00DD112C">
              <w:rPr>
                <w:rFonts w:ascii="Corbel" w:hAnsi="Corbel"/>
                <w:sz w:val="24"/>
                <w:szCs w:val="24"/>
              </w:rPr>
              <w:t>elementów otoczenia międzynarodowego przedsiębiorstw w kontekście europejskim i globalnym</w:t>
            </w:r>
            <w:r w:rsidR="00C2314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2B9626E" w14:textId="77777777" w:rsidR="00C2314D" w:rsidRDefault="00C2314D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D01E756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DD112C">
        <w:rPr>
          <w:rFonts w:ascii="Corbel" w:hAnsi="Corbel"/>
          <w:b/>
          <w:sz w:val="24"/>
          <w:szCs w:val="24"/>
        </w:rPr>
        <w:t xml:space="preserve">3.2 </w:t>
      </w:r>
      <w:r w:rsidR="001D7B54" w:rsidRPr="00DD112C">
        <w:rPr>
          <w:rFonts w:ascii="Corbel" w:hAnsi="Corbel"/>
          <w:b/>
          <w:sz w:val="24"/>
          <w:szCs w:val="24"/>
        </w:rPr>
        <w:t xml:space="preserve">Efekty </w:t>
      </w:r>
      <w:r w:rsidR="006723A1">
        <w:rPr>
          <w:rFonts w:ascii="Corbel" w:hAnsi="Corbel"/>
          <w:b/>
          <w:sz w:val="24"/>
          <w:szCs w:val="24"/>
        </w:rPr>
        <w:t>uczenia się</w:t>
      </w:r>
      <w:r w:rsidR="001D7B54" w:rsidRPr="00DD112C">
        <w:rPr>
          <w:rFonts w:ascii="Corbel" w:hAnsi="Corbel"/>
          <w:b/>
          <w:sz w:val="24"/>
          <w:szCs w:val="24"/>
        </w:rPr>
        <w:t xml:space="preserve"> dla przedmiotu</w:t>
      </w:r>
    </w:p>
    <w:p w14:paraId="3D148BC2" w14:textId="77777777" w:rsidR="00C2314D" w:rsidRPr="00DD112C" w:rsidRDefault="00C2314D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6251"/>
        <w:gridCol w:w="1865"/>
      </w:tblGrid>
      <w:tr w:rsidR="0085747A" w:rsidRPr="00DD112C" w14:paraId="0973F95E" w14:textId="77777777" w:rsidTr="004D00DD">
        <w:tc>
          <w:tcPr>
            <w:tcW w:w="1418" w:type="dxa"/>
            <w:vAlign w:val="center"/>
          </w:tcPr>
          <w:p w14:paraId="5842702F" w14:textId="77777777" w:rsidR="0085747A" w:rsidRPr="00DD112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6AA7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DD112C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6723A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DD112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14:paraId="07D6ABB2" w14:textId="77777777" w:rsidR="0085747A" w:rsidRPr="00DD112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6723A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DD112C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51857F5D" w14:textId="77777777" w:rsidR="0085747A" w:rsidRPr="00DD112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DD112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</w:p>
        </w:tc>
      </w:tr>
      <w:tr w:rsidR="00FF292A" w:rsidRPr="00DD112C" w14:paraId="46FBE20D" w14:textId="77777777" w:rsidTr="004D00DD">
        <w:tc>
          <w:tcPr>
            <w:tcW w:w="1418" w:type="dxa"/>
          </w:tcPr>
          <w:p w14:paraId="413231D0" w14:textId="77777777" w:rsidR="00FF292A" w:rsidRPr="00DD112C" w:rsidRDefault="00FF29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D112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14:paraId="3DADC7E9" w14:textId="77777777" w:rsidR="00FF292A" w:rsidRPr="00C2314D" w:rsidRDefault="00FF292A" w:rsidP="00DD112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2314D">
              <w:rPr>
                <w:rFonts w:ascii="Corbel" w:hAnsi="Corbel"/>
                <w:sz w:val="24"/>
                <w:szCs w:val="24"/>
              </w:rPr>
              <w:t>Charakteryzuje czynniki otoczenia międzynarodowego przedsiębiorstw oraz relacje między nimi</w:t>
            </w:r>
          </w:p>
        </w:tc>
        <w:tc>
          <w:tcPr>
            <w:tcW w:w="1873" w:type="dxa"/>
          </w:tcPr>
          <w:p w14:paraId="4EDB1D32" w14:textId="77777777" w:rsidR="00FF292A" w:rsidRPr="00C2314D" w:rsidRDefault="00740F0D" w:rsidP="00DD112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</w:tc>
      </w:tr>
      <w:tr w:rsidR="00FF292A" w:rsidRPr="00DD112C" w14:paraId="00EA2ED6" w14:textId="77777777" w:rsidTr="004D00DD">
        <w:tc>
          <w:tcPr>
            <w:tcW w:w="1418" w:type="dxa"/>
          </w:tcPr>
          <w:p w14:paraId="481BF339" w14:textId="77777777" w:rsidR="00FF292A" w:rsidRPr="00DD112C" w:rsidRDefault="00FF29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14:paraId="734EBE20" w14:textId="77777777" w:rsidR="00FF292A" w:rsidRPr="00C2314D" w:rsidRDefault="00FF292A" w:rsidP="00DD112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2314D">
              <w:rPr>
                <w:rFonts w:ascii="Corbel" w:hAnsi="Corbel"/>
                <w:sz w:val="24"/>
                <w:szCs w:val="24"/>
              </w:rPr>
              <w:t>Wymienia i opisuje czynniki kształtujące popyt i podaż na rynkach międzynarodowych</w:t>
            </w:r>
          </w:p>
        </w:tc>
        <w:tc>
          <w:tcPr>
            <w:tcW w:w="1873" w:type="dxa"/>
          </w:tcPr>
          <w:p w14:paraId="2EE0CB76" w14:textId="77777777" w:rsidR="00FF292A" w:rsidRPr="00C2314D" w:rsidRDefault="00740F0D" w:rsidP="00DD112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FF292A" w:rsidRPr="00DD112C" w14:paraId="2F88FCDA" w14:textId="77777777" w:rsidTr="004D00DD">
        <w:tc>
          <w:tcPr>
            <w:tcW w:w="1418" w:type="dxa"/>
          </w:tcPr>
          <w:p w14:paraId="3313675D" w14:textId="77777777" w:rsidR="00FF292A" w:rsidRPr="00DD112C" w:rsidRDefault="00FF29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9" w:type="dxa"/>
          </w:tcPr>
          <w:p w14:paraId="0A71274B" w14:textId="77777777" w:rsidR="00FF292A" w:rsidRPr="00C2314D" w:rsidRDefault="00FF292A" w:rsidP="00DD112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2314D">
              <w:rPr>
                <w:rFonts w:ascii="Corbel" w:hAnsi="Corbel"/>
                <w:sz w:val="24"/>
                <w:szCs w:val="24"/>
              </w:rPr>
              <w:t xml:space="preserve">Porównuje narzędzia marketingowe z punktu widzenia skuteczności ich realizacji na rynkach </w:t>
            </w:r>
            <w:r w:rsidR="00FF60FB" w:rsidRPr="00C2314D">
              <w:rPr>
                <w:rFonts w:ascii="Corbel" w:hAnsi="Corbel"/>
                <w:sz w:val="24"/>
                <w:szCs w:val="24"/>
              </w:rPr>
              <w:t>międzynarodowych</w:t>
            </w:r>
          </w:p>
        </w:tc>
        <w:tc>
          <w:tcPr>
            <w:tcW w:w="1873" w:type="dxa"/>
          </w:tcPr>
          <w:p w14:paraId="31FD1252" w14:textId="77777777" w:rsidR="00FF292A" w:rsidRDefault="00FF292A" w:rsidP="00DD112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C2314D">
              <w:rPr>
                <w:rFonts w:ascii="Corbel" w:hAnsi="Corbel"/>
                <w:sz w:val="24"/>
                <w:szCs w:val="24"/>
              </w:rPr>
              <w:t>K_U01</w:t>
            </w:r>
          </w:p>
          <w:p w14:paraId="54B49A1C" w14:textId="77777777" w:rsidR="00740F0D" w:rsidRPr="00C2314D" w:rsidRDefault="00740F0D" w:rsidP="00DD112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F292A" w:rsidRPr="00DD112C" w14:paraId="623082B1" w14:textId="77777777" w:rsidTr="004D00DD">
        <w:tc>
          <w:tcPr>
            <w:tcW w:w="1418" w:type="dxa"/>
          </w:tcPr>
          <w:p w14:paraId="3558FCBB" w14:textId="77777777" w:rsidR="00FF292A" w:rsidRPr="00DD112C" w:rsidRDefault="00FF29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9" w:type="dxa"/>
          </w:tcPr>
          <w:p w14:paraId="31E45AFD" w14:textId="77777777" w:rsidR="00FF292A" w:rsidRPr="00C2314D" w:rsidRDefault="00FF292A" w:rsidP="00DD112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2314D">
              <w:rPr>
                <w:rFonts w:ascii="Corbel" w:hAnsi="Corbel"/>
                <w:sz w:val="24"/>
                <w:szCs w:val="24"/>
              </w:rPr>
              <w:t xml:space="preserve">Potrafi pracować w grupie, przyjmując w niej różne role, wyszukiwać źródła informacji, dokonywać oceny ich </w:t>
            </w:r>
            <w:proofErr w:type="gramStart"/>
            <w:r w:rsidRPr="00C2314D">
              <w:rPr>
                <w:rFonts w:ascii="Corbel" w:hAnsi="Corbel"/>
                <w:sz w:val="24"/>
                <w:szCs w:val="24"/>
              </w:rPr>
              <w:t>wiarygodności,</w:t>
            </w:r>
            <w:proofErr w:type="gramEnd"/>
            <w:r w:rsidRPr="00C2314D">
              <w:rPr>
                <w:rFonts w:ascii="Corbel" w:hAnsi="Corbel"/>
                <w:sz w:val="24"/>
                <w:szCs w:val="24"/>
              </w:rPr>
              <w:t xml:space="preserve"> oraz współuczestniczyć w generowaniu propozycji rozwiązań problemów z zakresu doboru i kształtowania narzędzi marketingu międzynarodowego.</w:t>
            </w:r>
          </w:p>
        </w:tc>
        <w:tc>
          <w:tcPr>
            <w:tcW w:w="1873" w:type="dxa"/>
          </w:tcPr>
          <w:p w14:paraId="20837993" w14:textId="77777777" w:rsidR="00862735" w:rsidRDefault="00862735" w:rsidP="00DD112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C2314D">
              <w:rPr>
                <w:rFonts w:ascii="Corbel" w:hAnsi="Corbel"/>
                <w:sz w:val="24"/>
                <w:szCs w:val="24"/>
              </w:rPr>
              <w:t>K_U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EDBB1D3" w14:textId="77777777" w:rsidR="00862735" w:rsidRDefault="00862735" w:rsidP="008627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C2314D">
              <w:rPr>
                <w:rFonts w:ascii="Corbel" w:hAnsi="Corbel"/>
                <w:sz w:val="24"/>
                <w:szCs w:val="24"/>
              </w:rPr>
              <w:t>K_U</w:t>
            </w:r>
            <w:r>
              <w:rPr>
                <w:rFonts w:ascii="Corbel" w:hAnsi="Corbel"/>
                <w:sz w:val="24"/>
                <w:szCs w:val="24"/>
              </w:rPr>
              <w:t>11</w:t>
            </w:r>
          </w:p>
          <w:p w14:paraId="7D41D90B" w14:textId="77777777" w:rsidR="00862735" w:rsidRPr="00C2314D" w:rsidRDefault="00862735" w:rsidP="00B40D38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A129857" w14:textId="77777777" w:rsidR="00C2314D" w:rsidRDefault="00C2314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66B2BDB" w14:textId="77777777" w:rsidR="0085747A" w:rsidRPr="00DD112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D112C">
        <w:rPr>
          <w:rFonts w:ascii="Corbel" w:hAnsi="Corbel"/>
          <w:b/>
          <w:sz w:val="24"/>
          <w:szCs w:val="24"/>
        </w:rPr>
        <w:t>3.3</w:t>
      </w:r>
      <w:r w:rsidR="001D7B54" w:rsidRPr="00DD112C">
        <w:rPr>
          <w:rFonts w:ascii="Corbel" w:hAnsi="Corbel"/>
          <w:b/>
          <w:sz w:val="24"/>
          <w:szCs w:val="24"/>
        </w:rPr>
        <w:t xml:space="preserve"> </w:t>
      </w:r>
      <w:r w:rsidR="0085747A" w:rsidRPr="00DD112C">
        <w:rPr>
          <w:rFonts w:ascii="Corbel" w:hAnsi="Corbel"/>
          <w:b/>
          <w:sz w:val="24"/>
          <w:szCs w:val="24"/>
        </w:rPr>
        <w:t>T</w:t>
      </w:r>
      <w:r w:rsidR="001D7B54" w:rsidRPr="00DD112C">
        <w:rPr>
          <w:rFonts w:ascii="Corbel" w:hAnsi="Corbel"/>
          <w:b/>
          <w:sz w:val="24"/>
          <w:szCs w:val="24"/>
        </w:rPr>
        <w:t>reści programowe</w:t>
      </w:r>
    </w:p>
    <w:p w14:paraId="487E39EA" w14:textId="77777777" w:rsidR="0085747A" w:rsidRPr="00DD112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D112C">
        <w:rPr>
          <w:rFonts w:ascii="Corbel" w:hAnsi="Corbel"/>
          <w:sz w:val="24"/>
          <w:szCs w:val="24"/>
        </w:rPr>
        <w:t xml:space="preserve">Problematyka ćwiczeń audytoryjnych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112C" w14:paraId="39814504" w14:textId="77777777" w:rsidTr="00923D7D">
        <w:tc>
          <w:tcPr>
            <w:tcW w:w="9639" w:type="dxa"/>
          </w:tcPr>
          <w:p w14:paraId="2D80992E" w14:textId="77777777" w:rsidR="0085747A" w:rsidRPr="00DD112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F292A" w:rsidRPr="00DD112C" w14:paraId="7CE500CA" w14:textId="77777777" w:rsidTr="000A455A">
        <w:tc>
          <w:tcPr>
            <w:tcW w:w="9639" w:type="dxa"/>
            <w:vAlign w:val="bottom"/>
          </w:tcPr>
          <w:p w14:paraId="2F4172FC" w14:textId="77777777" w:rsidR="00FF292A" w:rsidRPr="00DD112C" w:rsidRDefault="00FF292A" w:rsidP="00DD11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Procesy internacjonalizacji firmy, modele internacjonalizacji, przyczyny internacjonalizacji marketingu, korzyści z internacjonalizacji, internacjonalizacja proaktywna i reaktywna</w:t>
            </w:r>
          </w:p>
        </w:tc>
      </w:tr>
      <w:tr w:rsidR="00FF292A" w:rsidRPr="00DD112C" w14:paraId="05C40A61" w14:textId="77777777" w:rsidTr="000A455A">
        <w:tc>
          <w:tcPr>
            <w:tcW w:w="9639" w:type="dxa"/>
            <w:vAlign w:val="bottom"/>
          </w:tcPr>
          <w:p w14:paraId="785C3E04" w14:textId="77777777" w:rsidR="00FF292A" w:rsidRPr="00DD112C" w:rsidRDefault="00FF292A" w:rsidP="00DD11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Istota i zakres marketingu międzynarodowego</w:t>
            </w:r>
          </w:p>
        </w:tc>
      </w:tr>
      <w:tr w:rsidR="00FF292A" w:rsidRPr="00DD112C" w14:paraId="386DD6B4" w14:textId="77777777" w:rsidTr="000A455A">
        <w:tc>
          <w:tcPr>
            <w:tcW w:w="9639" w:type="dxa"/>
            <w:vAlign w:val="bottom"/>
          </w:tcPr>
          <w:p w14:paraId="4CCEE682" w14:textId="77777777" w:rsidR="00FF292A" w:rsidRPr="00DD112C" w:rsidRDefault="00FF292A" w:rsidP="00DD11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Pojęcie orientacji międzynarodowej i jej rodzaje, ewolucja orientacji międzynarodowej przedsiębiorstw</w:t>
            </w:r>
          </w:p>
        </w:tc>
      </w:tr>
      <w:tr w:rsidR="00FF292A" w:rsidRPr="00DD112C" w14:paraId="700C2242" w14:textId="77777777" w:rsidTr="000A455A">
        <w:tc>
          <w:tcPr>
            <w:tcW w:w="9639" w:type="dxa"/>
            <w:vAlign w:val="bottom"/>
          </w:tcPr>
          <w:p w14:paraId="68D28A2F" w14:textId="77777777" w:rsidR="00FF292A" w:rsidRPr="00DD112C" w:rsidRDefault="00FF292A" w:rsidP="00DD11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Międzynarodowe otoczenie przedsiębiorstw usługowych: otoczenie ekonomiczno – rynkowe, demograficzne, społeczno - kulturowe, polityczne, technologiczne oraz naturalne. Specyfika analizy międzynarodowego otoczenia marketingu</w:t>
            </w:r>
          </w:p>
        </w:tc>
      </w:tr>
      <w:tr w:rsidR="00FF292A" w:rsidRPr="00DD112C" w14:paraId="255BB6C5" w14:textId="77777777" w:rsidTr="000A455A">
        <w:tc>
          <w:tcPr>
            <w:tcW w:w="9639" w:type="dxa"/>
            <w:vAlign w:val="bottom"/>
          </w:tcPr>
          <w:p w14:paraId="1C8B417A" w14:textId="77777777" w:rsidR="00FF292A" w:rsidRPr="00DD112C" w:rsidRDefault="00FF292A" w:rsidP="00DD11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Marketing mix na rynkach międzynarodowych, międzynarodowe strategie przedsiębiorstw</w:t>
            </w:r>
          </w:p>
        </w:tc>
      </w:tr>
      <w:tr w:rsidR="00FF292A" w:rsidRPr="00DD112C" w14:paraId="14C79550" w14:textId="77777777" w:rsidTr="000A455A">
        <w:tc>
          <w:tcPr>
            <w:tcW w:w="9639" w:type="dxa"/>
            <w:vAlign w:val="bottom"/>
          </w:tcPr>
          <w:p w14:paraId="4A7F680D" w14:textId="77777777" w:rsidR="00FF292A" w:rsidRPr="00DD112C" w:rsidRDefault="00FF292A" w:rsidP="00DD11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Podstawowe trendy we współczesnym międzynarodowym otoczeniu firmy</w:t>
            </w:r>
          </w:p>
        </w:tc>
      </w:tr>
      <w:tr w:rsidR="00FF292A" w:rsidRPr="00DD112C" w14:paraId="7566A4D7" w14:textId="77777777" w:rsidTr="000A455A">
        <w:tc>
          <w:tcPr>
            <w:tcW w:w="9639" w:type="dxa"/>
            <w:vAlign w:val="bottom"/>
          </w:tcPr>
          <w:p w14:paraId="47B7E8B1" w14:textId="77777777" w:rsidR="00FF292A" w:rsidRPr="00DD112C" w:rsidRDefault="00FF292A" w:rsidP="00DD11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Proces internacjonalizacji konsumentów, międzynarodowy rynek konsumentów</w:t>
            </w:r>
          </w:p>
        </w:tc>
      </w:tr>
      <w:tr w:rsidR="00FF292A" w:rsidRPr="00DD112C" w14:paraId="0052F21B" w14:textId="77777777" w:rsidTr="000A455A">
        <w:tc>
          <w:tcPr>
            <w:tcW w:w="9639" w:type="dxa"/>
            <w:vAlign w:val="bottom"/>
          </w:tcPr>
          <w:p w14:paraId="7DCEC470" w14:textId="77777777" w:rsidR="00FF292A" w:rsidRPr="00DD112C" w:rsidRDefault="00FF292A" w:rsidP="00DD11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Technologie komunikacyjne i informacyjne na współczesnym rynku międzynarodowym</w:t>
            </w:r>
          </w:p>
        </w:tc>
      </w:tr>
    </w:tbl>
    <w:p w14:paraId="091E9B34" w14:textId="77777777" w:rsidR="00862735" w:rsidRDefault="0086273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634BF81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F60FB">
        <w:rPr>
          <w:rFonts w:ascii="Corbel" w:hAnsi="Corbel"/>
          <w:smallCaps w:val="0"/>
          <w:szCs w:val="24"/>
        </w:rPr>
        <w:lastRenderedPageBreak/>
        <w:t xml:space="preserve">3.4 Metody dydaktyczne </w:t>
      </w:r>
    </w:p>
    <w:p w14:paraId="470BA780" w14:textId="77777777" w:rsidR="00174877" w:rsidRPr="00FF60FB" w:rsidRDefault="0017487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41C465A" w14:textId="77777777" w:rsidR="00174877" w:rsidRPr="00731B2B" w:rsidRDefault="00174877" w:rsidP="00174877">
      <w:pPr>
        <w:pStyle w:val="Punktygwne"/>
        <w:rPr>
          <w:rFonts w:ascii="Corbel" w:hAnsi="Corbel"/>
          <w:b w:val="0"/>
          <w:smallCaps w:val="0"/>
          <w:szCs w:val="24"/>
        </w:rPr>
      </w:pPr>
      <w:r w:rsidRPr="00731B2B">
        <w:rPr>
          <w:rFonts w:ascii="Corbel" w:hAnsi="Corbel" w:hint="eastAsia"/>
          <w:b w:val="0"/>
          <w:smallCaps w:val="0"/>
          <w:szCs w:val="24"/>
        </w:rPr>
        <w:t>Ć</w:t>
      </w:r>
      <w:r w:rsidRPr="00731B2B">
        <w:rPr>
          <w:rFonts w:ascii="Corbel" w:hAnsi="Corbel"/>
          <w:b w:val="0"/>
          <w:smallCaps w:val="0"/>
          <w:szCs w:val="24"/>
        </w:rPr>
        <w:t>wiczenia obejmuj</w:t>
      </w:r>
      <w:r w:rsidRPr="00731B2B">
        <w:rPr>
          <w:rFonts w:ascii="Corbel" w:hAnsi="Corbel" w:hint="eastAsia"/>
          <w:b w:val="0"/>
          <w:smallCaps w:val="0"/>
          <w:szCs w:val="24"/>
        </w:rPr>
        <w:t>ą</w:t>
      </w:r>
      <w:r w:rsidRPr="00731B2B">
        <w:rPr>
          <w:rFonts w:ascii="Corbel" w:hAnsi="Corbel"/>
          <w:b w:val="0"/>
          <w:smallCaps w:val="0"/>
          <w:szCs w:val="24"/>
        </w:rPr>
        <w:t xml:space="preserve"> dyskusj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moderowan</w:t>
      </w:r>
      <w:r w:rsidRPr="00731B2B">
        <w:rPr>
          <w:rFonts w:ascii="Corbel" w:hAnsi="Corbel" w:hint="eastAsia"/>
          <w:b w:val="0"/>
          <w:smallCaps w:val="0"/>
          <w:szCs w:val="24"/>
        </w:rPr>
        <w:t>ą</w:t>
      </w:r>
      <w:r w:rsidRPr="00731B2B">
        <w:rPr>
          <w:rFonts w:ascii="Corbel" w:hAnsi="Corbel"/>
          <w:b w:val="0"/>
          <w:smallCaps w:val="0"/>
          <w:szCs w:val="24"/>
        </w:rPr>
        <w:t>, prezentacje multimedialne, analiz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i interpretacj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tekst</w:t>
      </w:r>
      <w:r w:rsidRPr="00731B2B">
        <w:rPr>
          <w:rFonts w:ascii="Corbel" w:hAnsi="Corbel" w:hint="eastAsia"/>
          <w:b w:val="0"/>
          <w:smallCaps w:val="0"/>
          <w:szCs w:val="24"/>
        </w:rPr>
        <w:t>ó</w:t>
      </w:r>
      <w:r w:rsidRPr="00731B2B">
        <w:rPr>
          <w:rFonts w:ascii="Corbel" w:hAnsi="Corbel"/>
          <w:b w:val="0"/>
          <w:smallCaps w:val="0"/>
          <w:szCs w:val="24"/>
        </w:rPr>
        <w:t xml:space="preserve">w </w:t>
      </w:r>
      <w:r w:rsidRPr="00731B2B">
        <w:rPr>
          <w:rFonts w:ascii="Corbel" w:hAnsi="Corbel" w:hint="eastAsia"/>
          <w:b w:val="0"/>
          <w:smallCaps w:val="0"/>
          <w:szCs w:val="24"/>
        </w:rPr>
        <w:t>ź</w:t>
      </w:r>
      <w:r w:rsidRPr="00731B2B">
        <w:rPr>
          <w:rFonts w:ascii="Corbel" w:hAnsi="Corbel"/>
          <w:b w:val="0"/>
          <w:smallCaps w:val="0"/>
          <w:szCs w:val="24"/>
        </w:rPr>
        <w:t>r</w:t>
      </w:r>
      <w:r w:rsidRPr="00731B2B">
        <w:rPr>
          <w:rFonts w:ascii="Corbel" w:hAnsi="Corbel" w:hint="eastAsia"/>
          <w:b w:val="0"/>
          <w:smallCaps w:val="0"/>
          <w:szCs w:val="24"/>
        </w:rPr>
        <w:t>ó</w:t>
      </w:r>
      <w:r w:rsidRPr="00731B2B">
        <w:rPr>
          <w:rFonts w:ascii="Corbel" w:hAnsi="Corbel"/>
          <w:b w:val="0"/>
          <w:smallCaps w:val="0"/>
          <w:szCs w:val="24"/>
        </w:rPr>
        <w:t>d</w:t>
      </w:r>
      <w:r w:rsidRPr="00731B2B">
        <w:rPr>
          <w:rFonts w:ascii="Corbel" w:hAnsi="Corbel" w:hint="eastAsia"/>
          <w:b w:val="0"/>
          <w:smallCaps w:val="0"/>
          <w:szCs w:val="24"/>
        </w:rPr>
        <w:t>ł</w:t>
      </w:r>
      <w:r w:rsidRPr="00731B2B">
        <w:rPr>
          <w:rFonts w:ascii="Corbel" w:hAnsi="Corbel"/>
          <w:b w:val="0"/>
          <w:smallCaps w:val="0"/>
          <w:szCs w:val="24"/>
        </w:rPr>
        <w:t>owych, analiz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studium przypadku, prac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zespo</w:t>
      </w:r>
      <w:r w:rsidRPr="00731B2B">
        <w:rPr>
          <w:rFonts w:ascii="Corbel" w:hAnsi="Corbel" w:hint="eastAsia"/>
          <w:b w:val="0"/>
          <w:smallCaps w:val="0"/>
          <w:szCs w:val="24"/>
        </w:rPr>
        <w:t>ł</w:t>
      </w:r>
      <w:r w:rsidRPr="00731B2B">
        <w:rPr>
          <w:rFonts w:ascii="Corbel" w:hAnsi="Corbel"/>
          <w:b w:val="0"/>
          <w:smallCaps w:val="0"/>
          <w:szCs w:val="24"/>
        </w:rPr>
        <w:t>ow</w:t>
      </w:r>
      <w:r w:rsidRPr="00731B2B">
        <w:rPr>
          <w:rFonts w:ascii="Corbel" w:hAnsi="Corbel" w:hint="eastAsia"/>
          <w:b w:val="0"/>
          <w:smallCaps w:val="0"/>
          <w:szCs w:val="24"/>
        </w:rPr>
        <w:t>ą</w:t>
      </w:r>
      <w:r w:rsidRPr="00731B2B">
        <w:rPr>
          <w:rFonts w:ascii="Corbel" w:hAnsi="Corbel"/>
          <w:b w:val="0"/>
          <w:smallCaps w:val="0"/>
          <w:szCs w:val="24"/>
        </w:rPr>
        <w:t>.</w:t>
      </w:r>
    </w:p>
    <w:p w14:paraId="014F3724" w14:textId="77777777" w:rsidR="00C2314D" w:rsidRDefault="00C2314D" w:rsidP="00DD112C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5703229D" w14:textId="77777777" w:rsidR="0085747A" w:rsidRPr="00FF60F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F60FB">
        <w:rPr>
          <w:rFonts w:ascii="Corbel" w:hAnsi="Corbel"/>
          <w:smallCaps w:val="0"/>
          <w:szCs w:val="24"/>
        </w:rPr>
        <w:t xml:space="preserve">4. </w:t>
      </w:r>
      <w:r w:rsidR="0085747A" w:rsidRPr="00FF60FB">
        <w:rPr>
          <w:rFonts w:ascii="Corbel" w:hAnsi="Corbel"/>
          <w:smallCaps w:val="0"/>
          <w:szCs w:val="24"/>
        </w:rPr>
        <w:t>METODY I KRYTERIA OCENY</w:t>
      </w:r>
      <w:r w:rsidR="009F4610" w:rsidRPr="00FF60FB">
        <w:rPr>
          <w:rFonts w:ascii="Corbel" w:hAnsi="Corbel"/>
          <w:smallCaps w:val="0"/>
          <w:szCs w:val="24"/>
        </w:rPr>
        <w:t xml:space="preserve"> </w:t>
      </w:r>
    </w:p>
    <w:p w14:paraId="2E53C644" w14:textId="77777777" w:rsidR="0085747A" w:rsidRPr="00FF60F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F60FB">
        <w:rPr>
          <w:rFonts w:ascii="Corbel" w:hAnsi="Corbel"/>
          <w:smallCaps w:val="0"/>
          <w:szCs w:val="24"/>
        </w:rPr>
        <w:t xml:space="preserve">4.1 Sposoby weryfikacji efektów </w:t>
      </w:r>
      <w:r w:rsidR="006723A1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5580"/>
        <w:gridCol w:w="2117"/>
      </w:tblGrid>
      <w:tr w:rsidR="0085747A" w:rsidRPr="00DD112C" w14:paraId="29A65C49" w14:textId="77777777" w:rsidTr="004D00DD">
        <w:tc>
          <w:tcPr>
            <w:tcW w:w="1843" w:type="dxa"/>
            <w:vAlign w:val="center"/>
          </w:tcPr>
          <w:p w14:paraId="5EE9ECDA" w14:textId="77777777" w:rsidR="0085747A" w:rsidRPr="00DD112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4F305258" w14:textId="77777777" w:rsidR="0085747A" w:rsidRPr="00DD112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672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BD3CA12" w14:textId="77777777" w:rsidR="0085747A" w:rsidRPr="00DD112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D11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FBCEAF" w14:textId="77777777" w:rsidR="00923D7D" w:rsidRPr="00DD112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534E79E" w14:textId="77777777" w:rsidR="0085747A" w:rsidRPr="00DD112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2314D" w:rsidRPr="00DD112C" w14:paraId="21379E63" w14:textId="77777777" w:rsidTr="004D00DD">
        <w:tc>
          <w:tcPr>
            <w:tcW w:w="1843" w:type="dxa"/>
          </w:tcPr>
          <w:p w14:paraId="6E2F25B9" w14:textId="77777777" w:rsidR="00C2314D" w:rsidRPr="00DD112C" w:rsidRDefault="00C231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112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670" w:type="dxa"/>
          </w:tcPr>
          <w:p w14:paraId="21C715CE" w14:textId="77777777" w:rsidR="00C2314D" w:rsidRPr="00260E45" w:rsidRDefault="00C2314D" w:rsidP="00AC6A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60E45"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6D9C5361" w14:textId="77777777" w:rsidR="00C2314D" w:rsidRPr="00260E45" w:rsidRDefault="00C2314D" w:rsidP="00C2314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60E4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C2314D" w:rsidRPr="00DD112C" w14:paraId="4E9C722C" w14:textId="77777777" w:rsidTr="004D00DD">
        <w:tc>
          <w:tcPr>
            <w:tcW w:w="1843" w:type="dxa"/>
          </w:tcPr>
          <w:p w14:paraId="6DC3F00A" w14:textId="77777777" w:rsidR="00C2314D" w:rsidRPr="00DD112C" w:rsidRDefault="00C231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112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670" w:type="dxa"/>
          </w:tcPr>
          <w:p w14:paraId="10DC92B1" w14:textId="77777777" w:rsidR="00C2314D" w:rsidRPr="00260E45" w:rsidRDefault="00C2314D" w:rsidP="00AC6A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60E45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78F448DE" w14:textId="77777777" w:rsidR="00C2314D" w:rsidRPr="00260E45" w:rsidRDefault="00C2314D" w:rsidP="00C2314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60E4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C2314D" w:rsidRPr="00DD112C" w14:paraId="13493E48" w14:textId="77777777" w:rsidTr="004D00DD">
        <w:tc>
          <w:tcPr>
            <w:tcW w:w="1843" w:type="dxa"/>
          </w:tcPr>
          <w:p w14:paraId="62D4CFD5" w14:textId="77777777" w:rsidR="00C2314D" w:rsidRPr="00DD112C" w:rsidRDefault="00C231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112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670" w:type="dxa"/>
          </w:tcPr>
          <w:p w14:paraId="19361405" w14:textId="28E7D7F2" w:rsidR="00C2314D" w:rsidRPr="00260E45" w:rsidRDefault="00174877" w:rsidP="00AC6A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60E45">
              <w:rPr>
                <w:rFonts w:ascii="Corbel" w:hAnsi="Corbel"/>
                <w:sz w:val="24"/>
                <w:szCs w:val="24"/>
              </w:rPr>
              <w:t xml:space="preserve">praca w grupie,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AAABE09" w14:textId="77777777" w:rsidR="00C2314D" w:rsidRPr="00260E45" w:rsidRDefault="00C2314D" w:rsidP="00C2314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60E4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C2314D" w:rsidRPr="00DD112C" w14:paraId="6FF5FEC2" w14:textId="77777777" w:rsidTr="004D00DD">
        <w:tc>
          <w:tcPr>
            <w:tcW w:w="1843" w:type="dxa"/>
          </w:tcPr>
          <w:p w14:paraId="7BE70FEB" w14:textId="77777777" w:rsidR="00C2314D" w:rsidRPr="00DD112C" w:rsidRDefault="00C231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112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670" w:type="dxa"/>
          </w:tcPr>
          <w:p w14:paraId="6A5A9A50" w14:textId="10329C09" w:rsidR="00C2314D" w:rsidRPr="00260E45" w:rsidRDefault="00260E45" w:rsidP="00AC6A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60E45">
              <w:rPr>
                <w:rFonts w:ascii="Corbel" w:hAnsi="Corbel"/>
                <w:sz w:val="24"/>
                <w:szCs w:val="24"/>
              </w:rPr>
              <w:t xml:space="preserve">praca w grupie,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0DED74A" w14:textId="77777777" w:rsidR="00C2314D" w:rsidRPr="00260E45" w:rsidRDefault="00C2314D" w:rsidP="00C2314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60E4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4B3B4040" w14:textId="77777777" w:rsidR="00260E45" w:rsidRDefault="00260E4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B1CC71E" w14:textId="77777777" w:rsidR="00862735" w:rsidRPr="00FF60FB" w:rsidRDefault="00862735" w:rsidP="008627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F60F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62735" w:rsidRPr="00DD112C" w14:paraId="06D6324D" w14:textId="77777777" w:rsidTr="00433852">
        <w:tc>
          <w:tcPr>
            <w:tcW w:w="9670" w:type="dxa"/>
          </w:tcPr>
          <w:p w14:paraId="5556B955" w14:textId="77777777" w:rsidR="00284FC0" w:rsidRPr="00DD112C" w:rsidRDefault="00174877" w:rsidP="00433852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  <w:r w:rsidRPr="00DD6D97">
              <w:rPr>
                <w:rFonts w:ascii="Corbel" w:hAnsi="Corbel"/>
              </w:rPr>
              <w:t xml:space="preserve">Podstawą zaliczenia przedmiotu jest uzyskanie minimum 51% punktów z </w:t>
            </w:r>
            <w:r>
              <w:rPr>
                <w:rFonts w:ascii="Corbel" w:hAnsi="Corbel"/>
              </w:rPr>
              <w:t xml:space="preserve">kolokwium </w:t>
            </w:r>
            <w:r w:rsidRPr="00DD6D97">
              <w:rPr>
                <w:rFonts w:ascii="Corbel" w:hAnsi="Corbel"/>
              </w:rPr>
              <w:t>pisemnego. Aktywność w postaci prac zespołowych umożliwia uzyskanie dodatkowych punktów. Uzyskane punkty są przeliczane proporcjonalnie na oceny.</w:t>
            </w:r>
            <w:r w:rsidR="00862735" w:rsidRPr="00DB0CD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tbl>
            <w:tblPr>
              <w:tblW w:w="191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13"/>
            </w:tblGrid>
            <w:tr w:rsidR="00284FC0" w14:paraId="50808B34" w14:textId="77777777" w:rsidTr="00284FC0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7B10D9CD" w14:textId="77777777" w:rsidR="00284FC0" w:rsidRDefault="00284FC0" w:rsidP="00284FC0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51</w:t>
                  </w:r>
                  <w:proofErr w:type="gramStart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%  -</w:t>
                  </w:r>
                  <w:proofErr w:type="gramEnd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dst</w:t>
                  </w:r>
                </w:p>
              </w:tc>
            </w:tr>
            <w:tr w:rsidR="00284FC0" w14:paraId="51619C0E" w14:textId="77777777" w:rsidTr="00284FC0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6E691BEF" w14:textId="77777777" w:rsidR="00284FC0" w:rsidRDefault="00284FC0" w:rsidP="00284FC0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od 65% - dst plus </w:t>
                  </w:r>
                </w:p>
              </w:tc>
            </w:tr>
            <w:tr w:rsidR="00284FC0" w14:paraId="024B30E9" w14:textId="77777777" w:rsidTr="00284FC0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28ACA538" w14:textId="77777777" w:rsidR="00284FC0" w:rsidRDefault="00284FC0" w:rsidP="00284FC0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75% - db</w:t>
                  </w:r>
                </w:p>
              </w:tc>
            </w:tr>
            <w:tr w:rsidR="00284FC0" w14:paraId="2C16CF44" w14:textId="77777777" w:rsidTr="00284FC0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19A00CC6" w14:textId="77777777" w:rsidR="00284FC0" w:rsidRDefault="00284FC0" w:rsidP="00284FC0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85% - db plus</w:t>
                  </w:r>
                </w:p>
              </w:tc>
            </w:tr>
            <w:tr w:rsidR="00284FC0" w14:paraId="40F78EDA" w14:textId="77777777" w:rsidTr="00284FC0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021A2B30" w14:textId="77777777" w:rsidR="00284FC0" w:rsidRDefault="00284FC0" w:rsidP="00284FC0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powyżej 95% - bdb</w:t>
                  </w:r>
                </w:p>
              </w:tc>
            </w:tr>
          </w:tbl>
          <w:p w14:paraId="393D7C4C" w14:textId="22092ED7" w:rsidR="00862735" w:rsidRPr="00DD112C" w:rsidRDefault="00862735" w:rsidP="00433852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14:paraId="62545A69" w14:textId="77777777" w:rsidR="00862735" w:rsidRDefault="00862735" w:rsidP="00862735">
      <w:pPr>
        <w:pStyle w:val="Bezodstpw"/>
        <w:tabs>
          <w:tab w:val="left" w:pos="1833"/>
        </w:tabs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ab/>
      </w:r>
      <w:r>
        <w:rPr>
          <w:rFonts w:ascii="Corbel" w:hAnsi="Corbel"/>
          <w:b/>
          <w:sz w:val="24"/>
          <w:szCs w:val="24"/>
        </w:rPr>
        <w:tab/>
      </w:r>
    </w:p>
    <w:p w14:paraId="591D4EF3" w14:textId="77777777" w:rsidR="009F4610" w:rsidRPr="00FF60F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F60FB">
        <w:rPr>
          <w:rFonts w:ascii="Corbel" w:hAnsi="Corbel"/>
          <w:b/>
          <w:sz w:val="24"/>
          <w:szCs w:val="24"/>
        </w:rPr>
        <w:t xml:space="preserve">5. </w:t>
      </w:r>
      <w:r w:rsidR="00C61DC5" w:rsidRPr="00FF60F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9"/>
        <w:gridCol w:w="4481"/>
      </w:tblGrid>
      <w:tr w:rsidR="0085747A" w:rsidRPr="00DD112C" w14:paraId="4B69A661" w14:textId="77777777" w:rsidTr="00260E45">
        <w:tc>
          <w:tcPr>
            <w:tcW w:w="5103" w:type="dxa"/>
            <w:vAlign w:val="center"/>
          </w:tcPr>
          <w:p w14:paraId="546AB431" w14:textId="77777777" w:rsidR="0085747A" w:rsidRPr="00260E4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60E4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60E4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60E4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536" w:type="dxa"/>
            <w:vAlign w:val="center"/>
          </w:tcPr>
          <w:p w14:paraId="1C8F9591" w14:textId="77777777" w:rsidR="0085747A" w:rsidRPr="00260E4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60E4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60E4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60E4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60E4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D112C" w14:paraId="16A19E39" w14:textId="77777777" w:rsidTr="00260E45">
        <w:tc>
          <w:tcPr>
            <w:tcW w:w="5103" w:type="dxa"/>
          </w:tcPr>
          <w:p w14:paraId="2F20B4C0" w14:textId="77777777" w:rsidR="0085747A" w:rsidRPr="00DD112C" w:rsidRDefault="00C61DC5" w:rsidP="00896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G</w:t>
            </w:r>
            <w:r w:rsidR="0085747A" w:rsidRPr="00DD112C">
              <w:rPr>
                <w:rFonts w:ascii="Corbel" w:hAnsi="Corbel"/>
                <w:sz w:val="24"/>
                <w:szCs w:val="24"/>
              </w:rPr>
              <w:t>odziny z</w:t>
            </w:r>
            <w:r w:rsidR="006723A1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00DD112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D112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536" w:type="dxa"/>
          </w:tcPr>
          <w:p w14:paraId="14C2F79A" w14:textId="76B84F38" w:rsidR="0085747A" w:rsidRPr="00DD112C" w:rsidRDefault="007F5DA1" w:rsidP="00DD112C">
            <w:pPr>
              <w:pStyle w:val="Akapitzlist"/>
              <w:tabs>
                <w:tab w:val="left" w:pos="1377"/>
              </w:tabs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DD112C" w14:paraId="54415AC4" w14:textId="77777777" w:rsidTr="00260E45">
        <w:tc>
          <w:tcPr>
            <w:tcW w:w="5103" w:type="dxa"/>
          </w:tcPr>
          <w:p w14:paraId="513FAAED" w14:textId="77777777" w:rsidR="00C61DC5" w:rsidRPr="00DD11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28D251C" w14:textId="77777777" w:rsidR="00C61DC5" w:rsidRPr="00DD11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536" w:type="dxa"/>
          </w:tcPr>
          <w:p w14:paraId="4BD562EF" w14:textId="77777777" w:rsidR="00C61DC5" w:rsidRPr="00DD112C" w:rsidRDefault="006230FB" w:rsidP="00DD1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DD112C" w14:paraId="5626CEBC" w14:textId="77777777" w:rsidTr="00260E45">
        <w:tc>
          <w:tcPr>
            <w:tcW w:w="5103" w:type="dxa"/>
          </w:tcPr>
          <w:p w14:paraId="6A43F947" w14:textId="77777777" w:rsidR="00C61DC5" w:rsidRPr="00DD112C" w:rsidRDefault="00260E4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kolokwium, projektu, samodzielne studia literatury przedmiotu)</w:t>
            </w:r>
          </w:p>
        </w:tc>
        <w:tc>
          <w:tcPr>
            <w:tcW w:w="4536" w:type="dxa"/>
          </w:tcPr>
          <w:p w14:paraId="4CBEFE18" w14:textId="42A5E88C" w:rsidR="00C61DC5" w:rsidRPr="00DD112C" w:rsidRDefault="007F5DA1" w:rsidP="00DD1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DD112C" w14:paraId="67384A69" w14:textId="77777777" w:rsidTr="00260E45">
        <w:tc>
          <w:tcPr>
            <w:tcW w:w="5103" w:type="dxa"/>
          </w:tcPr>
          <w:p w14:paraId="29D5F158" w14:textId="77777777" w:rsidR="0085747A" w:rsidRPr="00DD11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14:paraId="0F9877CA" w14:textId="77777777" w:rsidR="0085747A" w:rsidRPr="00DD112C" w:rsidRDefault="006230FB" w:rsidP="00DD1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DD112C" w14:paraId="31D86C15" w14:textId="77777777" w:rsidTr="00260E45">
        <w:tc>
          <w:tcPr>
            <w:tcW w:w="5103" w:type="dxa"/>
          </w:tcPr>
          <w:p w14:paraId="758B89AA" w14:textId="77777777" w:rsidR="0085747A" w:rsidRPr="00DD11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14:paraId="052D31B4" w14:textId="77777777" w:rsidR="0085747A" w:rsidRPr="00260E45" w:rsidRDefault="006230FB" w:rsidP="00DD1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60E45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56B7231D" w14:textId="77777777"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D112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D112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ACB064C" w14:textId="77777777" w:rsidR="00260E45" w:rsidRPr="00DD112C" w:rsidRDefault="00260E45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9BD67A0" w14:textId="77777777" w:rsidR="0085747A" w:rsidRPr="00FF60F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F60FB">
        <w:rPr>
          <w:rFonts w:ascii="Corbel" w:hAnsi="Corbel"/>
          <w:smallCaps w:val="0"/>
          <w:szCs w:val="24"/>
        </w:rPr>
        <w:t xml:space="preserve">6. </w:t>
      </w:r>
      <w:r w:rsidR="0085747A" w:rsidRPr="00FF60FB">
        <w:rPr>
          <w:rFonts w:ascii="Corbel" w:hAnsi="Corbel"/>
          <w:smallCaps w:val="0"/>
          <w:szCs w:val="24"/>
        </w:rPr>
        <w:t>PRAKTYKI ZAWODOWE W RAMACH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3"/>
        <w:gridCol w:w="3815"/>
      </w:tblGrid>
      <w:tr w:rsidR="0085747A" w:rsidRPr="00DD112C" w14:paraId="2E673282" w14:textId="77777777" w:rsidTr="006723A1">
        <w:trPr>
          <w:trHeight w:val="397"/>
        </w:trPr>
        <w:tc>
          <w:tcPr>
            <w:tcW w:w="3019" w:type="pct"/>
          </w:tcPr>
          <w:p w14:paraId="223D530C" w14:textId="77777777" w:rsidR="0085747A" w:rsidRPr="00DD11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1981" w:type="pct"/>
          </w:tcPr>
          <w:p w14:paraId="25A7B8BF" w14:textId="77777777" w:rsidR="0085747A" w:rsidRPr="00DD112C" w:rsidRDefault="00260E45" w:rsidP="00672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DD112C" w14:paraId="583CAE99" w14:textId="77777777" w:rsidTr="006723A1">
        <w:trPr>
          <w:trHeight w:val="397"/>
        </w:trPr>
        <w:tc>
          <w:tcPr>
            <w:tcW w:w="3019" w:type="pct"/>
          </w:tcPr>
          <w:p w14:paraId="480964C4" w14:textId="77777777" w:rsidR="0085747A" w:rsidRPr="00DD11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1981" w:type="pct"/>
          </w:tcPr>
          <w:p w14:paraId="2B6B8E3E" w14:textId="77777777" w:rsidR="0085747A" w:rsidRPr="00DD112C" w:rsidRDefault="00260E45" w:rsidP="00672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B0307C3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BC4CD5" w14:textId="77777777" w:rsidR="006E4FDB" w:rsidRDefault="006E4FD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B25A2F" w14:textId="77777777" w:rsidR="006E4FDB" w:rsidRDefault="006E4FD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D3089F" w14:textId="77777777" w:rsidR="006E4FDB" w:rsidRDefault="006E4FD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8943F7" w14:textId="77777777" w:rsidR="006E4FDB" w:rsidRPr="00DD112C" w:rsidRDefault="006E4FD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4D9810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F60FB">
        <w:rPr>
          <w:rFonts w:ascii="Corbel" w:hAnsi="Corbel"/>
          <w:smallCaps w:val="0"/>
          <w:szCs w:val="24"/>
        </w:rPr>
        <w:t xml:space="preserve">7. </w:t>
      </w:r>
      <w:r w:rsidR="0085747A" w:rsidRPr="00FF60FB">
        <w:rPr>
          <w:rFonts w:ascii="Corbel" w:hAnsi="Corbel"/>
          <w:smallCaps w:val="0"/>
          <w:szCs w:val="24"/>
        </w:rPr>
        <w:t>LITERATURA</w:t>
      </w:r>
      <w:r w:rsidRPr="00FF60FB">
        <w:rPr>
          <w:rFonts w:ascii="Corbel" w:hAnsi="Corbel"/>
          <w:smallCaps w:val="0"/>
          <w:szCs w:val="24"/>
        </w:rPr>
        <w:t xml:space="preserve"> </w:t>
      </w:r>
    </w:p>
    <w:p w14:paraId="6083FD71" w14:textId="77777777" w:rsidR="00174877" w:rsidRDefault="0017487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74877" w:rsidRPr="00DD6D97" w14:paraId="4BEBAB3D" w14:textId="77777777" w:rsidTr="0089323B">
        <w:trPr>
          <w:trHeight w:val="397"/>
          <w:jc w:val="center"/>
        </w:trPr>
        <w:tc>
          <w:tcPr>
            <w:tcW w:w="7513" w:type="dxa"/>
          </w:tcPr>
          <w:p w14:paraId="4138F5EE" w14:textId="77777777" w:rsidR="00174877" w:rsidRDefault="00174877" w:rsidP="008932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3F8AD8" w14:textId="77777777" w:rsidR="00174877" w:rsidRPr="00DD6D97" w:rsidRDefault="00174877" w:rsidP="00174877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D6D97">
              <w:rPr>
                <w:rFonts w:ascii="Corbel" w:hAnsi="Corbel"/>
                <w:b w:val="0"/>
                <w:smallCaps w:val="0"/>
                <w:szCs w:val="24"/>
              </w:rPr>
              <w:t xml:space="preserve">W. Grzegorczyk, Marketing na rynkach </w:t>
            </w:r>
            <w:proofErr w:type="gramStart"/>
            <w:r w:rsidRPr="00DD6D97">
              <w:rPr>
                <w:rFonts w:ascii="Corbel" w:hAnsi="Corbel"/>
                <w:b w:val="0"/>
                <w:smallCaps w:val="0"/>
                <w:szCs w:val="24"/>
              </w:rPr>
              <w:t>międzynarodowych :</w:t>
            </w:r>
            <w:proofErr w:type="gramEnd"/>
            <w:r w:rsidRPr="00DD6D97">
              <w:rPr>
                <w:rFonts w:ascii="Corbel" w:hAnsi="Corbel"/>
                <w:b w:val="0"/>
                <w:smallCaps w:val="0"/>
                <w:szCs w:val="24"/>
              </w:rPr>
              <w:t xml:space="preserve"> badania, decyzje, organizacja, Wydawnictwo Uniwersytetu Łódzkiego, 2020</w:t>
            </w:r>
          </w:p>
          <w:p w14:paraId="3DBE6313" w14:textId="77777777" w:rsidR="00174877" w:rsidRPr="00DD6D97" w:rsidRDefault="00174877" w:rsidP="00174877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N. Pazio, Marketing międzynarodowy - podręcznik akademicki, Politechnika Warszawska. Oficyna Wydawnicza. 2016 </w:t>
            </w:r>
          </w:p>
        </w:tc>
      </w:tr>
      <w:tr w:rsidR="00174877" w:rsidRPr="00731B2B" w14:paraId="7C50DC1A" w14:textId="77777777" w:rsidTr="0089323B">
        <w:trPr>
          <w:trHeight w:val="397"/>
          <w:jc w:val="center"/>
        </w:trPr>
        <w:tc>
          <w:tcPr>
            <w:tcW w:w="7513" w:type="dxa"/>
          </w:tcPr>
          <w:p w14:paraId="2B152D1C" w14:textId="77777777" w:rsidR="00174877" w:rsidRPr="00731B2B" w:rsidRDefault="00174877" w:rsidP="008932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6705EDD" w14:textId="77777777" w:rsidR="00174877" w:rsidRPr="00731B2B" w:rsidRDefault="00174877" w:rsidP="00174877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A. Hauke-Lopes, M. Ratajczak-Mrozek, M. Soniewicki, M. Wieczerzycki, Marketing międzynarodowy - wyzwania dla przedsiębiorstw: studia przypadków i </w:t>
            </w:r>
            <w:proofErr w:type="gramStart"/>
            <w:r w:rsidRPr="00731B2B">
              <w:rPr>
                <w:rFonts w:ascii="Corbel" w:hAnsi="Corbel"/>
                <w:b w:val="0"/>
                <w:smallCaps w:val="0"/>
                <w:szCs w:val="24"/>
              </w:rPr>
              <w:t>zadania,  Uniwersytet</w:t>
            </w:r>
            <w:proofErr w:type="gramEnd"/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 Ekonomiczny w Poznaniu, 2018 </w:t>
            </w:r>
          </w:p>
          <w:p w14:paraId="7FF4405D" w14:textId="77777777" w:rsidR="00174877" w:rsidRPr="00731B2B" w:rsidRDefault="00174877" w:rsidP="00174877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</w:rPr>
              <w:t>S. Dybka, T. Surmacz, The importance of content marketing brand building, Przedsiębiorczość i Zarządzanie, 2016, tom XVII, Zeszyt 11, cz.2, s. 355-367,</w:t>
            </w:r>
          </w:p>
          <w:p w14:paraId="58562832" w14:textId="77777777" w:rsidR="00174877" w:rsidRPr="00731B2B" w:rsidRDefault="00174877" w:rsidP="00174877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</w:rPr>
              <w:t xml:space="preserve">S. </w:t>
            </w:r>
            <w:proofErr w:type="gramStart"/>
            <w:r w:rsidRPr="00731B2B">
              <w:rPr>
                <w:rFonts w:ascii="Corbel" w:hAnsi="Corbel"/>
                <w:b w:val="0"/>
                <w:smallCaps w:val="0"/>
              </w:rPr>
              <w:t>Dybka,  Uwarunkowania</w:t>
            </w:r>
            <w:proofErr w:type="gramEnd"/>
            <w:r w:rsidRPr="00731B2B">
              <w:rPr>
                <w:rFonts w:ascii="Corbel" w:hAnsi="Corbel"/>
                <w:b w:val="0"/>
                <w:smallCaps w:val="0"/>
              </w:rPr>
              <w:t xml:space="preserve"> i wykorzystanie marketing intelligence w przedsiębiorstwach sektora </w:t>
            </w:r>
            <w:proofErr w:type="gramStart"/>
            <w:r w:rsidRPr="00731B2B">
              <w:rPr>
                <w:rFonts w:ascii="Corbel" w:hAnsi="Corbel"/>
                <w:b w:val="0"/>
                <w:smallCaps w:val="0"/>
              </w:rPr>
              <w:t>MŚP,  Przedsiębiorczość</w:t>
            </w:r>
            <w:proofErr w:type="gramEnd"/>
            <w:r w:rsidRPr="00731B2B">
              <w:rPr>
                <w:rFonts w:ascii="Corbel" w:hAnsi="Corbel"/>
                <w:b w:val="0"/>
                <w:smallCaps w:val="0"/>
              </w:rPr>
              <w:t xml:space="preserve"> i Zarządzanie, 2017, tom XXVIII, Zeszyt. 4, cz. </w:t>
            </w:r>
            <w:proofErr w:type="gramStart"/>
            <w:r w:rsidRPr="00731B2B">
              <w:rPr>
                <w:rFonts w:ascii="Corbel" w:hAnsi="Corbel"/>
                <w:b w:val="0"/>
                <w:smallCaps w:val="0"/>
              </w:rPr>
              <w:t>1,  s.</w:t>
            </w:r>
            <w:proofErr w:type="gramEnd"/>
            <w:r w:rsidRPr="00731B2B">
              <w:rPr>
                <w:rFonts w:ascii="Corbel" w:hAnsi="Corbel"/>
                <w:b w:val="0"/>
                <w:smallCaps w:val="0"/>
              </w:rPr>
              <w:t xml:space="preserve"> 103-117</w:t>
            </w:r>
          </w:p>
        </w:tc>
      </w:tr>
    </w:tbl>
    <w:p w14:paraId="14162CF9" w14:textId="77777777" w:rsidR="00174877" w:rsidRDefault="0017487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4A8F7D8" w14:textId="77777777" w:rsidR="00174877" w:rsidRPr="00FF60FB" w:rsidRDefault="0017487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C57E04E" w14:textId="77777777" w:rsidR="00324D4D" w:rsidRPr="00DD112C" w:rsidRDefault="00324D4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44B8A6" w14:textId="77777777" w:rsidR="0085747A" w:rsidRPr="00DD112C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DD112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D112C" w:rsidSect="00316CE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D4376" w14:textId="77777777" w:rsidR="007C15F9" w:rsidRDefault="007C15F9" w:rsidP="00C16ABF">
      <w:pPr>
        <w:spacing w:after="0" w:line="240" w:lineRule="auto"/>
      </w:pPr>
      <w:r>
        <w:separator/>
      </w:r>
    </w:p>
  </w:endnote>
  <w:endnote w:type="continuationSeparator" w:id="0">
    <w:p w14:paraId="52099D59" w14:textId="77777777" w:rsidR="007C15F9" w:rsidRDefault="007C15F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00AF3" w14:textId="77777777" w:rsidR="007C15F9" w:rsidRDefault="007C15F9" w:rsidP="00C16ABF">
      <w:pPr>
        <w:spacing w:after="0" w:line="240" w:lineRule="auto"/>
      </w:pPr>
      <w:r>
        <w:separator/>
      </w:r>
    </w:p>
  </w:footnote>
  <w:footnote w:type="continuationSeparator" w:id="0">
    <w:p w14:paraId="78FA38BF" w14:textId="77777777" w:rsidR="007C15F9" w:rsidRDefault="007C15F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B116D5"/>
    <w:multiLevelType w:val="hybridMultilevel"/>
    <w:tmpl w:val="C6FAF8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006ED"/>
    <w:multiLevelType w:val="hybridMultilevel"/>
    <w:tmpl w:val="ACFCE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772B1"/>
    <w:multiLevelType w:val="hybridMultilevel"/>
    <w:tmpl w:val="16C020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E3722"/>
    <w:multiLevelType w:val="hybridMultilevel"/>
    <w:tmpl w:val="94B0B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837108">
    <w:abstractNumId w:val="0"/>
  </w:num>
  <w:num w:numId="2" w16cid:durableId="1659530168">
    <w:abstractNumId w:val="4"/>
  </w:num>
  <w:num w:numId="3" w16cid:durableId="140469170">
    <w:abstractNumId w:val="2"/>
  </w:num>
  <w:num w:numId="4" w16cid:durableId="1189946187">
    <w:abstractNumId w:val="5"/>
  </w:num>
  <w:num w:numId="5" w16cid:durableId="1889992770">
    <w:abstractNumId w:val="3"/>
  </w:num>
  <w:num w:numId="6" w16cid:durableId="100771230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D86"/>
    <w:rsid w:val="00022ECE"/>
    <w:rsid w:val="00024CBC"/>
    <w:rsid w:val="00042A51"/>
    <w:rsid w:val="00042D2E"/>
    <w:rsid w:val="00043A30"/>
    <w:rsid w:val="00044C82"/>
    <w:rsid w:val="00057B06"/>
    <w:rsid w:val="00057D72"/>
    <w:rsid w:val="00070ED6"/>
    <w:rsid w:val="000742DC"/>
    <w:rsid w:val="00076F94"/>
    <w:rsid w:val="00084C12"/>
    <w:rsid w:val="0009462C"/>
    <w:rsid w:val="00094B12"/>
    <w:rsid w:val="00096C46"/>
    <w:rsid w:val="000A296F"/>
    <w:rsid w:val="000A2A28"/>
    <w:rsid w:val="000A455A"/>
    <w:rsid w:val="000B1458"/>
    <w:rsid w:val="000B192D"/>
    <w:rsid w:val="000B28EE"/>
    <w:rsid w:val="000B3E37"/>
    <w:rsid w:val="000C29E0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4877"/>
    <w:rsid w:val="00176083"/>
    <w:rsid w:val="00192F37"/>
    <w:rsid w:val="001A70D2"/>
    <w:rsid w:val="001D657B"/>
    <w:rsid w:val="001D7B54"/>
    <w:rsid w:val="001E0209"/>
    <w:rsid w:val="001F2CA2"/>
    <w:rsid w:val="001F3D5A"/>
    <w:rsid w:val="002144C0"/>
    <w:rsid w:val="0022477D"/>
    <w:rsid w:val="002336F9"/>
    <w:rsid w:val="00236652"/>
    <w:rsid w:val="0024028F"/>
    <w:rsid w:val="00244ABC"/>
    <w:rsid w:val="00260E45"/>
    <w:rsid w:val="00281FF2"/>
    <w:rsid w:val="00284FC0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F02A3"/>
    <w:rsid w:val="002F4ABE"/>
    <w:rsid w:val="003018BA"/>
    <w:rsid w:val="00305C92"/>
    <w:rsid w:val="003151C5"/>
    <w:rsid w:val="00316CE9"/>
    <w:rsid w:val="00324D4D"/>
    <w:rsid w:val="003343CF"/>
    <w:rsid w:val="00341426"/>
    <w:rsid w:val="00344EF1"/>
    <w:rsid w:val="00346FE9"/>
    <w:rsid w:val="0034759A"/>
    <w:rsid w:val="003503F6"/>
    <w:rsid w:val="003530DD"/>
    <w:rsid w:val="00363F78"/>
    <w:rsid w:val="003A0A5B"/>
    <w:rsid w:val="003A1176"/>
    <w:rsid w:val="003A5033"/>
    <w:rsid w:val="003C0BAE"/>
    <w:rsid w:val="003D18A9"/>
    <w:rsid w:val="003D6CE2"/>
    <w:rsid w:val="003E1941"/>
    <w:rsid w:val="003E2FE6"/>
    <w:rsid w:val="003E49D5"/>
    <w:rsid w:val="003E7E81"/>
    <w:rsid w:val="003F38C0"/>
    <w:rsid w:val="00414E3C"/>
    <w:rsid w:val="00417717"/>
    <w:rsid w:val="0042244A"/>
    <w:rsid w:val="0042745A"/>
    <w:rsid w:val="00431D5C"/>
    <w:rsid w:val="00433852"/>
    <w:rsid w:val="004362C6"/>
    <w:rsid w:val="00437FA2"/>
    <w:rsid w:val="00461EFC"/>
    <w:rsid w:val="004652C2"/>
    <w:rsid w:val="00471326"/>
    <w:rsid w:val="00471421"/>
    <w:rsid w:val="0047598D"/>
    <w:rsid w:val="004840FD"/>
    <w:rsid w:val="00484E39"/>
    <w:rsid w:val="00490F7D"/>
    <w:rsid w:val="00491678"/>
    <w:rsid w:val="004968E2"/>
    <w:rsid w:val="004A3EEA"/>
    <w:rsid w:val="004A4D1F"/>
    <w:rsid w:val="004D00DD"/>
    <w:rsid w:val="004D5282"/>
    <w:rsid w:val="004E0BB6"/>
    <w:rsid w:val="004E4AAA"/>
    <w:rsid w:val="004F1551"/>
    <w:rsid w:val="004F55A3"/>
    <w:rsid w:val="0050496F"/>
    <w:rsid w:val="00513B6F"/>
    <w:rsid w:val="00517C63"/>
    <w:rsid w:val="005363C4"/>
    <w:rsid w:val="00536BDE"/>
    <w:rsid w:val="00543ACC"/>
    <w:rsid w:val="00583EDD"/>
    <w:rsid w:val="005A0855"/>
    <w:rsid w:val="005A3196"/>
    <w:rsid w:val="005A4BBC"/>
    <w:rsid w:val="005A72DF"/>
    <w:rsid w:val="005C080F"/>
    <w:rsid w:val="005C55E5"/>
    <w:rsid w:val="005C696A"/>
    <w:rsid w:val="005D3CA7"/>
    <w:rsid w:val="005E6E85"/>
    <w:rsid w:val="005F31D2"/>
    <w:rsid w:val="0061029B"/>
    <w:rsid w:val="006103FF"/>
    <w:rsid w:val="00617230"/>
    <w:rsid w:val="00621CE1"/>
    <w:rsid w:val="006230FB"/>
    <w:rsid w:val="00647FA8"/>
    <w:rsid w:val="006620D9"/>
    <w:rsid w:val="00671958"/>
    <w:rsid w:val="006723A1"/>
    <w:rsid w:val="00675843"/>
    <w:rsid w:val="00696477"/>
    <w:rsid w:val="006B38C7"/>
    <w:rsid w:val="006B46E7"/>
    <w:rsid w:val="006D050F"/>
    <w:rsid w:val="006D6139"/>
    <w:rsid w:val="006E4FDB"/>
    <w:rsid w:val="006E5D65"/>
    <w:rsid w:val="006F1282"/>
    <w:rsid w:val="006F1FBC"/>
    <w:rsid w:val="00706544"/>
    <w:rsid w:val="007072BA"/>
    <w:rsid w:val="0071620A"/>
    <w:rsid w:val="00724677"/>
    <w:rsid w:val="007252C4"/>
    <w:rsid w:val="00725459"/>
    <w:rsid w:val="00734608"/>
    <w:rsid w:val="00740F0D"/>
    <w:rsid w:val="00745302"/>
    <w:rsid w:val="007461D6"/>
    <w:rsid w:val="00746EC8"/>
    <w:rsid w:val="00763BF1"/>
    <w:rsid w:val="00766FD4"/>
    <w:rsid w:val="0078168C"/>
    <w:rsid w:val="00790E27"/>
    <w:rsid w:val="00792052"/>
    <w:rsid w:val="007A4022"/>
    <w:rsid w:val="007A6E6E"/>
    <w:rsid w:val="007B11D4"/>
    <w:rsid w:val="007C15F9"/>
    <w:rsid w:val="007C3299"/>
    <w:rsid w:val="007C3BCC"/>
    <w:rsid w:val="007D6E56"/>
    <w:rsid w:val="007F4152"/>
    <w:rsid w:val="007F4155"/>
    <w:rsid w:val="007F5DA1"/>
    <w:rsid w:val="00811478"/>
    <w:rsid w:val="008163C8"/>
    <w:rsid w:val="0081707E"/>
    <w:rsid w:val="00825D4D"/>
    <w:rsid w:val="008449B3"/>
    <w:rsid w:val="0085747A"/>
    <w:rsid w:val="00862735"/>
    <w:rsid w:val="00884922"/>
    <w:rsid w:val="00885F64"/>
    <w:rsid w:val="00887793"/>
    <w:rsid w:val="008917F9"/>
    <w:rsid w:val="00896777"/>
    <w:rsid w:val="008A45F7"/>
    <w:rsid w:val="008C0CC0"/>
    <w:rsid w:val="008C19A9"/>
    <w:rsid w:val="008C379D"/>
    <w:rsid w:val="008C5147"/>
    <w:rsid w:val="008C5359"/>
    <w:rsid w:val="008C5363"/>
    <w:rsid w:val="008D3DFB"/>
    <w:rsid w:val="008E21CB"/>
    <w:rsid w:val="008E64F4"/>
    <w:rsid w:val="008F12C9"/>
    <w:rsid w:val="008F6E29"/>
    <w:rsid w:val="00916188"/>
    <w:rsid w:val="00923D7D"/>
    <w:rsid w:val="009508DF"/>
    <w:rsid w:val="00950DAC"/>
    <w:rsid w:val="00954A07"/>
    <w:rsid w:val="00962ED3"/>
    <w:rsid w:val="00974A53"/>
    <w:rsid w:val="00997F14"/>
    <w:rsid w:val="009A78D9"/>
    <w:rsid w:val="009C3E31"/>
    <w:rsid w:val="009C54AE"/>
    <w:rsid w:val="009C788E"/>
    <w:rsid w:val="009E3B41"/>
    <w:rsid w:val="009F3C5C"/>
    <w:rsid w:val="009F4610"/>
    <w:rsid w:val="009F740D"/>
    <w:rsid w:val="00A00ECC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2494"/>
    <w:rsid w:val="00A97DE1"/>
    <w:rsid w:val="00AB053C"/>
    <w:rsid w:val="00AB106E"/>
    <w:rsid w:val="00AC6AA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0D38"/>
    <w:rsid w:val="00B43B77"/>
    <w:rsid w:val="00B43E80"/>
    <w:rsid w:val="00B541E8"/>
    <w:rsid w:val="00B607DB"/>
    <w:rsid w:val="00B66529"/>
    <w:rsid w:val="00B75946"/>
    <w:rsid w:val="00B8056E"/>
    <w:rsid w:val="00B819C8"/>
    <w:rsid w:val="00B82308"/>
    <w:rsid w:val="00B91935"/>
    <w:rsid w:val="00BB520A"/>
    <w:rsid w:val="00BD3869"/>
    <w:rsid w:val="00BD66E9"/>
    <w:rsid w:val="00BF2C41"/>
    <w:rsid w:val="00BF5A9E"/>
    <w:rsid w:val="00C058B4"/>
    <w:rsid w:val="00C131B5"/>
    <w:rsid w:val="00C16ABF"/>
    <w:rsid w:val="00C170AE"/>
    <w:rsid w:val="00C2314D"/>
    <w:rsid w:val="00C26CB7"/>
    <w:rsid w:val="00C308C9"/>
    <w:rsid w:val="00C324C1"/>
    <w:rsid w:val="00C36992"/>
    <w:rsid w:val="00C56036"/>
    <w:rsid w:val="00C61DC5"/>
    <w:rsid w:val="00C67E92"/>
    <w:rsid w:val="00C70A26"/>
    <w:rsid w:val="00C766DF"/>
    <w:rsid w:val="00C80516"/>
    <w:rsid w:val="00C83BC8"/>
    <w:rsid w:val="00C94B98"/>
    <w:rsid w:val="00CA2B96"/>
    <w:rsid w:val="00CA5089"/>
    <w:rsid w:val="00CD6897"/>
    <w:rsid w:val="00CE5BAC"/>
    <w:rsid w:val="00CF25BE"/>
    <w:rsid w:val="00CF510E"/>
    <w:rsid w:val="00CF78ED"/>
    <w:rsid w:val="00D02B25"/>
    <w:rsid w:val="00D02EBA"/>
    <w:rsid w:val="00D17C3C"/>
    <w:rsid w:val="00D264A1"/>
    <w:rsid w:val="00D26B2C"/>
    <w:rsid w:val="00D352C9"/>
    <w:rsid w:val="00D425B2"/>
    <w:rsid w:val="00D53F48"/>
    <w:rsid w:val="00D552B2"/>
    <w:rsid w:val="00D608D1"/>
    <w:rsid w:val="00D74119"/>
    <w:rsid w:val="00D803D0"/>
    <w:rsid w:val="00D8075B"/>
    <w:rsid w:val="00D8678B"/>
    <w:rsid w:val="00DA2114"/>
    <w:rsid w:val="00DD112C"/>
    <w:rsid w:val="00DE09C0"/>
    <w:rsid w:val="00DF320D"/>
    <w:rsid w:val="00DF605A"/>
    <w:rsid w:val="00DF71C8"/>
    <w:rsid w:val="00E026B0"/>
    <w:rsid w:val="00E129B8"/>
    <w:rsid w:val="00E14B42"/>
    <w:rsid w:val="00E21E7D"/>
    <w:rsid w:val="00E22FBC"/>
    <w:rsid w:val="00E24BF5"/>
    <w:rsid w:val="00E25338"/>
    <w:rsid w:val="00E51E44"/>
    <w:rsid w:val="00E63348"/>
    <w:rsid w:val="00E77E88"/>
    <w:rsid w:val="00E8107D"/>
    <w:rsid w:val="00EA4832"/>
    <w:rsid w:val="00EB119F"/>
    <w:rsid w:val="00EC4899"/>
    <w:rsid w:val="00ED03AB"/>
    <w:rsid w:val="00ED32D2"/>
    <w:rsid w:val="00ED6DD5"/>
    <w:rsid w:val="00EE32DE"/>
    <w:rsid w:val="00EE5457"/>
    <w:rsid w:val="00F070AB"/>
    <w:rsid w:val="00F27A7B"/>
    <w:rsid w:val="00F526AF"/>
    <w:rsid w:val="00F617C3"/>
    <w:rsid w:val="00F7066B"/>
    <w:rsid w:val="00F83B28"/>
    <w:rsid w:val="00F92DC9"/>
    <w:rsid w:val="00FB7DBA"/>
    <w:rsid w:val="00FC1C25"/>
    <w:rsid w:val="00FC3F45"/>
    <w:rsid w:val="00FC61C6"/>
    <w:rsid w:val="00FD503F"/>
    <w:rsid w:val="00FD7589"/>
    <w:rsid w:val="00FE6FE5"/>
    <w:rsid w:val="00FF016A"/>
    <w:rsid w:val="00FF1401"/>
    <w:rsid w:val="00FF292A"/>
    <w:rsid w:val="00FF5E7D"/>
    <w:rsid w:val="00FF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2595D"/>
  <w15:chartTrackingRefBased/>
  <w15:docId w15:val="{59376387-9C17-4D45-8D6D-4B69E357D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60E4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ksttreci">
    <w:name w:val="Tekst treści_"/>
    <w:link w:val="Teksttreci0"/>
    <w:locked/>
    <w:rsid w:val="006230FB"/>
    <w:rPr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230FB"/>
    <w:pPr>
      <w:shd w:val="clear" w:color="auto" w:fill="FFFFFF"/>
      <w:spacing w:after="0" w:line="240" w:lineRule="atLeast"/>
    </w:pPr>
    <w:rPr>
      <w:rFonts w:ascii="Times New Roman" w:hAnsi="Times New Roman"/>
      <w:sz w:val="17"/>
      <w:szCs w:val="17"/>
      <w:shd w:val="clear" w:color="auto" w:fill="FFFFFF"/>
      <w:lang w:val="x-none" w:eastAsia="x-none"/>
    </w:rPr>
  </w:style>
  <w:style w:type="character" w:customStyle="1" w:styleId="Nagwek1Znak">
    <w:name w:val="Nagłówek 1 Znak"/>
    <w:link w:val="Nagwek1"/>
    <w:rsid w:val="00260E45"/>
    <w:rPr>
      <w:rFonts w:eastAsia="Times New Roman"/>
      <w:b/>
      <w:sz w:val="24"/>
    </w:rPr>
  </w:style>
  <w:style w:type="paragraph" w:customStyle="1" w:styleId="paragraph">
    <w:name w:val="paragraph"/>
    <w:basedOn w:val="Normalny"/>
    <w:rsid w:val="007B11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B11D4"/>
  </w:style>
  <w:style w:type="character" w:customStyle="1" w:styleId="spellingerror">
    <w:name w:val="spellingerror"/>
    <w:basedOn w:val="Domylnaczcionkaakapitu"/>
    <w:rsid w:val="007B11D4"/>
  </w:style>
  <w:style w:type="character" w:customStyle="1" w:styleId="eop">
    <w:name w:val="eop"/>
    <w:basedOn w:val="Domylnaczcionkaakapitu"/>
    <w:rsid w:val="007B11D4"/>
  </w:style>
  <w:style w:type="character" w:styleId="Odwoaniedokomentarza">
    <w:name w:val="annotation reference"/>
    <w:uiPriority w:val="99"/>
    <w:semiHidden/>
    <w:unhideWhenUsed/>
    <w:rsid w:val="005A72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72D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A72D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2D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A72D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D8300-51B6-46ED-9B09-FA289B3586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F26E44-7B56-47C9-9A70-84C77FE58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99D1D4-4591-4E36-A563-A115E13B2F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D7CD59-7A39-4437-9BED-3980E03B3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859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10</cp:revision>
  <cp:lastPrinted>2018-02-09T08:16:00Z</cp:lastPrinted>
  <dcterms:created xsi:type="dcterms:W3CDTF">2024-02-06T14:45:00Z</dcterms:created>
  <dcterms:modified xsi:type="dcterms:W3CDTF">2025-06-30T07:57:00Z</dcterms:modified>
</cp:coreProperties>
</file>